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554F0" w14:textId="77777777" w:rsidR="00AE3C79" w:rsidRPr="00336180" w:rsidRDefault="00AE3C79" w:rsidP="00AE3C79">
      <w:pPr>
        <w:rPr>
          <w:rFonts w:ascii="AOK Buenos Aires" w:hAnsi="AOK Buenos Aires"/>
          <w:b/>
          <w:bCs/>
        </w:rPr>
      </w:pPr>
      <w:r w:rsidRPr="00336180">
        <w:rPr>
          <w:rFonts w:ascii="AOK Buenos Aires" w:hAnsi="AOK Buenos Aires"/>
          <w:b/>
          <w:bCs/>
        </w:rPr>
        <w:t xml:space="preserve">Zusätzliche Angaben des </w:t>
      </w:r>
      <w:bookmarkStart w:id="0" w:name="_Hlk148464241"/>
      <w:r w:rsidR="00863335" w:rsidRPr="00336180">
        <w:rPr>
          <w:rFonts w:ascii="AOK Buenos Aires" w:hAnsi="AOK Buenos Aires"/>
          <w:b/>
          <w:bCs/>
        </w:rPr>
        <w:t>Bieters/</w:t>
      </w:r>
      <w:r w:rsidR="00A236C6" w:rsidRPr="00336180">
        <w:rPr>
          <w:rFonts w:ascii="AOK Buenos Aires" w:hAnsi="AOK Buenos Aires"/>
          <w:b/>
          <w:bCs/>
        </w:rPr>
        <w:t xml:space="preserve">der </w:t>
      </w:r>
      <w:r w:rsidR="00863335" w:rsidRPr="00336180">
        <w:rPr>
          <w:rFonts w:ascii="AOK Buenos Aires" w:hAnsi="AOK Buenos Aires"/>
          <w:b/>
          <w:bCs/>
        </w:rPr>
        <w:t>Mit</w:t>
      </w:r>
      <w:r w:rsidR="00A236C6" w:rsidRPr="00336180">
        <w:rPr>
          <w:rFonts w:ascii="AOK Buenos Aires" w:hAnsi="AOK Buenos Aires"/>
          <w:b/>
          <w:bCs/>
        </w:rPr>
        <w:t>g</w:t>
      </w:r>
      <w:r w:rsidR="00863335" w:rsidRPr="00336180">
        <w:rPr>
          <w:rFonts w:ascii="AOK Buenos Aires" w:hAnsi="AOK Buenos Aires"/>
          <w:b/>
          <w:bCs/>
        </w:rPr>
        <w:t>lieder der Bietergemeinschaft</w:t>
      </w:r>
      <w:r w:rsidRPr="00336180">
        <w:rPr>
          <w:rFonts w:ascii="AOK Buenos Aires" w:hAnsi="AOK Buenos Aires"/>
          <w:b/>
          <w:bCs/>
        </w:rPr>
        <w:t xml:space="preserve">  </w:t>
      </w:r>
      <w:bookmarkEnd w:id="0"/>
    </w:p>
    <w:p w14:paraId="42B86C68" w14:textId="77777777" w:rsidR="00DF4CF5" w:rsidRPr="00336180" w:rsidRDefault="00DF4CF5" w:rsidP="00AE3C79">
      <w:pPr>
        <w:rPr>
          <w:rFonts w:ascii="AOK Buenos Aires" w:hAnsi="AOK Buenos Aires"/>
          <w:b/>
          <w:bCs/>
        </w:rPr>
      </w:pPr>
    </w:p>
    <w:p w14:paraId="382396DE" w14:textId="77777777" w:rsidR="00DF4CF5" w:rsidRPr="00336180" w:rsidRDefault="00DF4CF5" w:rsidP="00AE3C79">
      <w:pPr>
        <w:rPr>
          <w:rFonts w:ascii="AOK Buenos Aires" w:hAnsi="AOK Buenos Aires"/>
          <w:b/>
          <w:bCs/>
        </w:rPr>
      </w:pPr>
      <w:r w:rsidRPr="00336180">
        <w:rPr>
          <w:rFonts w:ascii="AOK Buenos Aires" w:hAnsi="AOK Buenos Aires"/>
          <w:b/>
          <w:bCs/>
        </w:rPr>
        <w:t xml:space="preserve">Name des </w:t>
      </w:r>
      <w:r w:rsidR="00404BF3" w:rsidRPr="00336180">
        <w:rPr>
          <w:rFonts w:ascii="AOK Buenos Aires" w:hAnsi="AOK Buenos Aires"/>
          <w:b/>
          <w:bCs/>
        </w:rPr>
        <w:t>Bieters</w:t>
      </w:r>
      <w:r w:rsidRPr="00336180">
        <w:rPr>
          <w:rFonts w:ascii="AOK Buenos Aires" w:hAnsi="AOK Buenos Aires"/>
          <w:b/>
          <w:bCs/>
        </w:rPr>
        <w:t xml:space="preserve"> / des Mitglieds der Bietergemeinschaft: </w:t>
      </w:r>
      <w:r w:rsidRPr="00336180">
        <w:rPr>
          <w:rFonts w:ascii="AOK Buenos Aires" w:hAnsi="AOK Buenos Aires"/>
          <w:b/>
          <w:bCs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1" w:name="Text15"/>
      <w:r w:rsidRPr="00336180">
        <w:rPr>
          <w:rFonts w:ascii="AOK Buenos Aires" w:hAnsi="AOK Buenos Aires"/>
          <w:b/>
          <w:bCs/>
        </w:rPr>
        <w:instrText xml:space="preserve"> FORMTEXT </w:instrText>
      </w:r>
      <w:r w:rsidRPr="00336180">
        <w:rPr>
          <w:rFonts w:ascii="AOK Buenos Aires" w:hAnsi="AOK Buenos Aires"/>
          <w:b/>
          <w:bCs/>
        </w:rPr>
      </w:r>
      <w:r w:rsidRPr="00336180">
        <w:rPr>
          <w:rFonts w:ascii="AOK Buenos Aires" w:hAnsi="AOK Buenos Aires"/>
          <w:b/>
          <w:bCs/>
        </w:rPr>
        <w:fldChar w:fldCharType="separate"/>
      </w:r>
      <w:r w:rsidRPr="00336180">
        <w:rPr>
          <w:rFonts w:ascii="AOK Buenos Aires" w:hAnsi="AOK Buenos Aires"/>
          <w:b/>
          <w:bCs/>
          <w:noProof/>
        </w:rPr>
        <w:t> </w:t>
      </w:r>
      <w:r w:rsidRPr="00336180">
        <w:rPr>
          <w:rFonts w:ascii="AOK Buenos Aires" w:hAnsi="AOK Buenos Aires"/>
          <w:b/>
          <w:bCs/>
          <w:noProof/>
        </w:rPr>
        <w:t> </w:t>
      </w:r>
      <w:r w:rsidRPr="00336180">
        <w:rPr>
          <w:rFonts w:ascii="AOK Buenos Aires" w:hAnsi="AOK Buenos Aires"/>
          <w:b/>
          <w:bCs/>
          <w:noProof/>
        </w:rPr>
        <w:t> </w:t>
      </w:r>
      <w:r w:rsidRPr="00336180">
        <w:rPr>
          <w:rFonts w:ascii="AOK Buenos Aires" w:hAnsi="AOK Buenos Aires"/>
          <w:b/>
          <w:bCs/>
          <w:noProof/>
        </w:rPr>
        <w:t> </w:t>
      </w:r>
      <w:r w:rsidRPr="00336180">
        <w:rPr>
          <w:rFonts w:ascii="AOK Buenos Aires" w:hAnsi="AOK Buenos Aires"/>
          <w:b/>
          <w:bCs/>
          <w:noProof/>
        </w:rPr>
        <w:t> </w:t>
      </w:r>
      <w:r w:rsidRPr="00336180">
        <w:rPr>
          <w:rFonts w:ascii="AOK Buenos Aires" w:hAnsi="AOK Buenos Aires"/>
          <w:b/>
          <w:bCs/>
        </w:rPr>
        <w:fldChar w:fldCharType="end"/>
      </w:r>
      <w:bookmarkEnd w:id="1"/>
    </w:p>
    <w:p w14:paraId="485F8842" w14:textId="77777777" w:rsidR="00AE3C79" w:rsidRPr="00336180" w:rsidRDefault="00AE3C79" w:rsidP="00AE3C79">
      <w:pPr>
        <w:rPr>
          <w:rFonts w:ascii="AOK Buenos Aires" w:hAnsi="AOK Buenos Aires"/>
        </w:rPr>
      </w:pPr>
    </w:p>
    <w:p w14:paraId="13FB1C01" w14:textId="77777777" w:rsidR="00404BF3" w:rsidRPr="00336180" w:rsidRDefault="00404BF3" w:rsidP="00404BF3">
      <w:pPr>
        <w:pStyle w:val="RFEText115"/>
        <w:rPr>
          <w:rFonts w:ascii="AOK Buenos Aires" w:hAnsi="AOK Buenos Aires"/>
          <w:b/>
          <w:bCs/>
        </w:rPr>
      </w:pPr>
      <w:r w:rsidRPr="00336180">
        <w:rPr>
          <w:rFonts w:ascii="AOK Buenos Aires" w:hAnsi="AOK Buenos Aires"/>
          <w:b/>
          <w:bCs/>
        </w:rPr>
        <w:t>Im Fall der Bildung einer Bietergemeinschaft sind die nachfolgenden Angaben für jedes Mitglied der Bietergemeinschaft separat vorzulegen.</w:t>
      </w:r>
    </w:p>
    <w:p w14:paraId="236E058B" w14:textId="77777777" w:rsidR="00AE3C79" w:rsidRPr="00336180" w:rsidRDefault="00AE3C79" w:rsidP="00AE3C79">
      <w:pPr>
        <w:rPr>
          <w:rFonts w:ascii="AOK Buenos Aires" w:hAnsi="AOK Buenos Aires"/>
        </w:rPr>
      </w:pPr>
      <w:r w:rsidRPr="00336180">
        <w:rPr>
          <w:rFonts w:ascii="AOK Buenos Aires" w:hAnsi="AOK Buenos Aires"/>
        </w:rPr>
        <w:t xml:space="preserve">Mit Einführung der </w:t>
      </w:r>
      <w:proofErr w:type="spellStart"/>
      <w:r w:rsidRPr="00336180">
        <w:rPr>
          <w:rFonts w:ascii="AOK Buenos Aires" w:hAnsi="AOK Buenos Aires"/>
        </w:rPr>
        <w:t>eForms</w:t>
      </w:r>
      <w:proofErr w:type="spellEnd"/>
      <w:r w:rsidRPr="00336180">
        <w:rPr>
          <w:rFonts w:ascii="AOK Buenos Aires" w:hAnsi="AOK Buenos Aires"/>
        </w:rPr>
        <w:t xml:space="preserve"> (Durchführungsverordnung (EU) 2019/1780 der Kommission vom 23. September 2019) sind ab dem 25.10.2023 zusätzliche </w:t>
      </w:r>
      <w:r w:rsidRPr="00336180">
        <w:rPr>
          <w:rFonts w:ascii="AOK Buenos Aires" w:hAnsi="AOK Buenos Aires"/>
          <w:b/>
          <w:bCs/>
        </w:rPr>
        <w:t>Pflichtangaben</w:t>
      </w:r>
      <w:r w:rsidRPr="00336180">
        <w:rPr>
          <w:rFonts w:ascii="AOK Buenos Aires" w:hAnsi="AOK Buenos Aires"/>
        </w:rPr>
        <w:t xml:space="preserve"> in der Vergabebekanntmachung (§</w:t>
      </w:r>
      <w:r w:rsidR="002E319B" w:rsidRPr="00336180">
        <w:rPr>
          <w:rFonts w:ascii="AOK Buenos Aires" w:hAnsi="AOK Buenos Aires"/>
        </w:rPr>
        <w:t xml:space="preserve"> </w:t>
      </w:r>
      <w:r w:rsidRPr="00336180">
        <w:rPr>
          <w:rFonts w:ascii="AOK Buenos Aires" w:hAnsi="AOK Buenos Aires"/>
        </w:rPr>
        <w:t xml:space="preserve">39 VgV) </w:t>
      </w:r>
      <w:r w:rsidR="00A601E7" w:rsidRPr="00336180">
        <w:rPr>
          <w:rFonts w:ascii="AOK Buenos Aires" w:hAnsi="AOK Buenos Aires"/>
        </w:rPr>
        <w:t>über die Art des Unternehmens des beauftragte</w:t>
      </w:r>
      <w:r w:rsidRPr="00336180">
        <w:rPr>
          <w:rFonts w:ascii="AOK Buenos Aires" w:hAnsi="AOK Buenos Aires"/>
        </w:rPr>
        <w:t>n Bieter</w:t>
      </w:r>
      <w:r w:rsidR="00A601E7" w:rsidRPr="00336180">
        <w:rPr>
          <w:rFonts w:ascii="AOK Buenos Aires" w:hAnsi="AOK Buenos Aires"/>
        </w:rPr>
        <w:t>s</w:t>
      </w:r>
      <w:r w:rsidRPr="00336180">
        <w:rPr>
          <w:rFonts w:ascii="AOK Buenos Aires" w:hAnsi="AOK Buenos Aires"/>
        </w:rPr>
        <w:t>/Mitglied</w:t>
      </w:r>
      <w:r w:rsidR="000A57CF" w:rsidRPr="00336180">
        <w:rPr>
          <w:rFonts w:ascii="AOK Buenos Aires" w:hAnsi="AOK Buenos Aires"/>
        </w:rPr>
        <w:t>e</w:t>
      </w:r>
      <w:r w:rsidR="00A601E7" w:rsidRPr="00336180">
        <w:rPr>
          <w:rFonts w:ascii="AOK Buenos Aires" w:hAnsi="AOK Buenos Aires"/>
        </w:rPr>
        <w:t>s</w:t>
      </w:r>
      <w:r w:rsidRPr="00336180">
        <w:rPr>
          <w:rFonts w:ascii="AOK Buenos Aires" w:hAnsi="AOK Buenos Aires"/>
        </w:rPr>
        <w:t xml:space="preserve"> einer Bietergemeinschaft </w:t>
      </w:r>
      <w:r w:rsidRPr="00336180">
        <w:rPr>
          <w:rFonts w:ascii="AOK Buenos Aires" w:hAnsi="AOK Buenos Aires"/>
          <w:b/>
          <w:bCs/>
        </w:rPr>
        <w:t>zwingend</w:t>
      </w:r>
      <w:r w:rsidRPr="00336180">
        <w:rPr>
          <w:rFonts w:ascii="AOK Buenos Aires" w:hAnsi="AOK Buenos Aires"/>
        </w:rPr>
        <w:t xml:space="preserve"> anzugeben. </w:t>
      </w:r>
      <w:bookmarkStart w:id="2" w:name="_Hlk153828499"/>
      <w:r w:rsidR="00A601E7" w:rsidRPr="00336180">
        <w:rPr>
          <w:rFonts w:ascii="AOK Buenos Aires" w:hAnsi="AOK Buenos Aires"/>
        </w:rPr>
        <w:t>Zu diesem Zweck werden die nachfolgenden Angaben erhoben.</w:t>
      </w:r>
    </w:p>
    <w:bookmarkEnd w:id="2"/>
    <w:p w14:paraId="4ED75B4B" w14:textId="77777777" w:rsidR="002E319B" w:rsidRPr="00336180" w:rsidRDefault="002E319B" w:rsidP="00AE3C79">
      <w:pPr>
        <w:rPr>
          <w:rFonts w:ascii="AOK Buenos Aires" w:hAnsi="AOK Buenos Aires"/>
        </w:rPr>
      </w:pPr>
    </w:p>
    <w:p w14:paraId="36D6361F" w14:textId="77777777" w:rsidR="002E319B" w:rsidRPr="00336180" w:rsidRDefault="002E319B" w:rsidP="00AE3C79">
      <w:pPr>
        <w:rPr>
          <w:rFonts w:ascii="AOK Buenos Aires" w:hAnsi="AOK Buenos Aires"/>
          <w:b/>
          <w:bCs/>
          <w:u w:val="single"/>
        </w:rPr>
      </w:pPr>
      <w:r w:rsidRPr="00336180">
        <w:rPr>
          <w:rFonts w:ascii="AOK Buenos Aires" w:hAnsi="AOK Buenos Aires"/>
          <w:b/>
          <w:bCs/>
          <w:u w:val="single"/>
        </w:rPr>
        <w:t xml:space="preserve">Die Angaben können bereits mit dem Angebot/Teilnahmeantrag eingereicht werden, sind jedoch spätestens auf Aufforderung </w:t>
      </w:r>
      <w:r w:rsidR="00A601E7" w:rsidRPr="00336180">
        <w:rPr>
          <w:rFonts w:ascii="AOK Buenos Aires" w:hAnsi="AOK Buenos Aires"/>
          <w:b/>
          <w:bCs/>
          <w:u w:val="single"/>
        </w:rPr>
        <w:t xml:space="preserve">vor einer Beauftragung </w:t>
      </w:r>
      <w:r w:rsidRPr="00336180">
        <w:rPr>
          <w:rFonts w:ascii="AOK Buenos Aires" w:hAnsi="AOK Buenos Aires"/>
          <w:b/>
          <w:bCs/>
          <w:u w:val="single"/>
        </w:rPr>
        <w:t xml:space="preserve">vorzulegen. </w:t>
      </w:r>
    </w:p>
    <w:p w14:paraId="52E70FFD" w14:textId="77777777" w:rsidR="00A05E88" w:rsidRPr="00336180" w:rsidRDefault="00A05E88" w:rsidP="00AE3C79">
      <w:pPr>
        <w:rPr>
          <w:rFonts w:ascii="AOK Buenos Aires" w:hAnsi="AOK Buenos Aires"/>
          <w:b/>
          <w:bCs/>
          <w:u w:val="single"/>
        </w:rPr>
      </w:pPr>
    </w:p>
    <w:p w14:paraId="055D36C1" w14:textId="77777777" w:rsidR="00AE3C79" w:rsidRPr="00336180" w:rsidRDefault="00AE3C79" w:rsidP="00404BF3">
      <w:pPr>
        <w:pStyle w:val="RFEText115"/>
        <w:numPr>
          <w:ilvl w:val="0"/>
          <w:numId w:val="1"/>
        </w:numPr>
        <w:ind w:left="284" w:hanging="284"/>
        <w:rPr>
          <w:rFonts w:ascii="AOK Buenos Aires" w:hAnsi="AOK Buenos Aires"/>
          <w:b/>
          <w:bCs/>
        </w:rPr>
      </w:pPr>
      <w:r w:rsidRPr="00336180">
        <w:rPr>
          <w:rFonts w:ascii="AOK Buenos Aires" w:hAnsi="AOK Buenos Aires"/>
        </w:rPr>
        <w:t xml:space="preserve"> </w:t>
      </w:r>
      <w:r w:rsidRPr="00336180">
        <w:rPr>
          <w:rFonts w:ascii="AOK Buenos Aires" w:hAnsi="AOK Buenos Aires"/>
          <w:b/>
          <w:bCs/>
        </w:rPr>
        <w:t>Angabe der Nationalität(en) des/der wirtschaftlichen Eigentümer</w:t>
      </w:r>
      <w:r w:rsidR="00A05E88" w:rsidRPr="00336180">
        <w:rPr>
          <w:rFonts w:ascii="AOK Buenos Aires" w:hAnsi="AOK Buenos Aires"/>
          <w:b/>
          <w:bCs/>
        </w:rPr>
        <w:t>/</w:t>
      </w:r>
      <w:r w:rsidRPr="00336180">
        <w:rPr>
          <w:rFonts w:ascii="AOK Buenos Aires" w:hAnsi="AOK Buenos Aires"/>
          <w:b/>
          <w:bCs/>
        </w:rPr>
        <w:t>s (Berechtigten) des Unternehmens</w:t>
      </w:r>
      <w:r w:rsidR="00A05E88" w:rsidRPr="00336180">
        <w:rPr>
          <w:rFonts w:ascii="AOK Buenos Aires" w:hAnsi="AOK Buenos Aires"/>
          <w:b/>
          <w:bCs/>
        </w:rPr>
        <w:t>,</w:t>
      </w:r>
      <w:r w:rsidRPr="00336180">
        <w:rPr>
          <w:rFonts w:ascii="AOK Buenos Aires" w:hAnsi="AOK Buenos Aires"/>
          <w:b/>
          <w:bCs/>
        </w:rPr>
        <w:t xml:space="preserve"> sofern der Bieter/die Mitglieder der Bietergemeinschaft nicht börsenorientiert ist/sind: </w:t>
      </w:r>
    </w:p>
    <w:p w14:paraId="640A356C" w14:textId="77777777" w:rsidR="00AE3C79" w:rsidRPr="00336180" w:rsidRDefault="000A57CF" w:rsidP="00AE3C79">
      <w:pPr>
        <w:pStyle w:val="RFEText115"/>
        <w:rPr>
          <w:rFonts w:ascii="AOK Buenos Aires" w:hAnsi="AOK Buenos Aires"/>
        </w:rPr>
      </w:pPr>
      <w:r w:rsidRPr="00336180">
        <w:rPr>
          <w:rFonts w:ascii="AOK Buenos Aires" w:hAnsi="AOK Buenos Aires"/>
        </w:rPr>
        <w:tab/>
      </w:r>
      <w:r w:rsidR="00AE3C79" w:rsidRPr="00336180">
        <w:rPr>
          <w:rFonts w:ascii="AOK Buenos Aires" w:hAnsi="AOK Buenos Aires"/>
        </w:rPr>
        <w:t xml:space="preserve">Wir sind </w:t>
      </w:r>
      <w:r w:rsidR="00A601E7" w:rsidRPr="00336180">
        <w:rPr>
          <w:rFonts w:ascii="AOK Buenos Aires" w:hAnsi="AOK Buenos Aires"/>
        </w:rPr>
        <w:t>ein</w:t>
      </w:r>
    </w:p>
    <w:p w14:paraId="76B0499F" w14:textId="77777777" w:rsidR="00A601E7" w:rsidRPr="00336180" w:rsidRDefault="003711B2" w:rsidP="00AE3C79">
      <w:pPr>
        <w:pStyle w:val="RFEText115eingeschoben"/>
        <w:tabs>
          <w:tab w:val="clear" w:pos="500"/>
          <w:tab w:val="left" w:pos="142"/>
        </w:tabs>
        <w:ind w:hanging="425"/>
        <w:rPr>
          <w:rFonts w:ascii="AOK Buenos Aires" w:hAnsi="AOK Buenos Aires" w:cs="Arial"/>
          <w:szCs w:val="22"/>
        </w:rPr>
      </w:pPr>
      <w:r w:rsidRPr="00336180">
        <w:rPr>
          <w:rFonts w:ascii="AOK Buenos Aires" w:hAnsi="AOK Buenos Aires" w:cs="Arial"/>
          <w:szCs w:val="22"/>
        </w:rPr>
        <w:tab/>
      </w:r>
      <w:r w:rsidRPr="00336180">
        <w:rPr>
          <w:rFonts w:ascii="AOK Buenos Aires" w:hAnsi="AOK Buenos Aires" w:cs="Arial"/>
          <w:szCs w:val="22"/>
        </w:rPr>
        <w:fldChar w:fldCharType="begin">
          <w:ffData>
            <w:name w:val="Kontrollkästchen37"/>
            <w:enabled/>
            <w:calcOnExit w:val="0"/>
            <w:checkBox>
              <w:sizeAuto/>
              <w:default w:val="0"/>
            </w:checkBox>
          </w:ffData>
        </w:fldChar>
      </w:r>
      <w:r w:rsidRPr="00336180">
        <w:rPr>
          <w:rFonts w:ascii="AOK Buenos Aires" w:hAnsi="AOK Buenos Aires" w:cs="Arial"/>
          <w:szCs w:val="22"/>
        </w:rPr>
        <w:instrText xml:space="preserve"> FORMCHECKBOX </w:instrText>
      </w:r>
      <w:r w:rsidR="00F879C7">
        <w:rPr>
          <w:rFonts w:ascii="AOK Buenos Aires" w:hAnsi="AOK Buenos Aires" w:cs="Arial"/>
          <w:szCs w:val="22"/>
        </w:rPr>
      </w:r>
      <w:r w:rsidR="00F879C7">
        <w:rPr>
          <w:rFonts w:ascii="AOK Buenos Aires" w:hAnsi="AOK Buenos Aires" w:cs="Arial"/>
          <w:szCs w:val="22"/>
        </w:rPr>
        <w:fldChar w:fldCharType="separate"/>
      </w:r>
      <w:r w:rsidRPr="00336180">
        <w:rPr>
          <w:rFonts w:ascii="AOK Buenos Aires" w:hAnsi="AOK Buenos Aires" w:cs="Arial"/>
          <w:szCs w:val="22"/>
        </w:rPr>
        <w:fldChar w:fldCharType="end"/>
      </w:r>
      <w:r w:rsidRPr="00336180">
        <w:rPr>
          <w:rFonts w:ascii="AOK Buenos Aires" w:hAnsi="AOK Buenos Aires" w:cs="Arial"/>
          <w:szCs w:val="22"/>
        </w:rPr>
        <w:t xml:space="preserve"> börsenorientiertes Unternehmen </w:t>
      </w:r>
      <w:r w:rsidR="00A601E7" w:rsidRPr="00336180">
        <w:rPr>
          <w:rFonts w:ascii="AOK Buenos Aires" w:hAnsi="AOK Buenos Aires" w:cs="Arial"/>
          <w:szCs w:val="22"/>
        </w:rPr>
        <w:t>- Tabellenangaben entfallen, bitte weiter unter Ziffer 2</w:t>
      </w:r>
    </w:p>
    <w:p w14:paraId="64054D59" w14:textId="0DE78077" w:rsidR="00AE3C79" w:rsidRPr="00336180" w:rsidRDefault="000A57CF" w:rsidP="00AE3C79">
      <w:pPr>
        <w:pStyle w:val="RFEText115eingeschoben"/>
        <w:tabs>
          <w:tab w:val="clear" w:pos="500"/>
          <w:tab w:val="left" w:pos="142"/>
        </w:tabs>
        <w:ind w:hanging="425"/>
        <w:rPr>
          <w:rFonts w:ascii="AOK Buenos Aires" w:hAnsi="AOK Buenos Aires" w:cs="Arial"/>
          <w:szCs w:val="22"/>
        </w:rPr>
      </w:pPr>
      <w:r w:rsidRPr="00336180">
        <w:rPr>
          <w:rFonts w:ascii="AOK Buenos Aires" w:hAnsi="AOK Buenos Aires" w:cs="Arial"/>
          <w:szCs w:val="22"/>
        </w:rPr>
        <w:tab/>
      </w:r>
      <w:r w:rsidR="00AE3C79" w:rsidRPr="00336180">
        <w:rPr>
          <w:rFonts w:ascii="AOK Buenos Aires" w:hAnsi="AOK Buenos Aires" w:cs="Arial"/>
          <w:szCs w:val="22"/>
        </w:rPr>
        <w:fldChar w:fldCharType="begin">
          <w:ffData>
            <w:name w:val="Kontrollkästchen37"/>
            <w:enabled/>
            <w:calcOnExit w:val="0"/>
            <w:checkBox>
              <w:sizeAuto/>
              <w:default w:val="0"/>
            </w:checkBox>
          </w:ffData>
        </w:fldChar>
      </w:r>
      <w:r w:rsidR="00AE3C79" w:rsidRPr="00336180">
        <w:rPr>
          <w:rFonts w:ascii="AOK Buenos Aires" w:hAnsi="AOK Buenos Aires" w:cs="Arial"/>
          <w:szCs w:val="22"/>
        </w:rPr>
        <w:instrText xml:space="preserve"> FORMCHECKBOX </w:instrText>
      </w:r>
      <w:r w:rsidR="00F879C7">
        <w:rPr>
          <w:rFonts w:ascii="AOK Buenos Aires" w:hAnsi="AOK Buenos Aires" w:cs="Arial"/>
          <w:szCs w:val="22"/>
        </w:rPr>
      </w:r>
      <w:r w:rsidR="00F879C7">
        <w:rPr>
          <w:rFonts w:ascii="AOK Buenos Aires" w:hAnsi="AOK Buenos Aires" w:cs="Arial"/>
          <w:szCs w:val="22"/>
        </w:rPr>
        <w:fldChar w:fldCharType="separate"/>
      </w:r>
      <w:r w:rsidR="00AE3C79" w:rsidRPr="00336180">
        <w:rPr>
          <w:rFonts w:ascii="AOK Buenos Aires" w:hAnsi="AOK Buenos Aires" w:cs="Arial"/>
          <w:szCs w:val="22"/>
        </w:rPr>
        <w:fldChar w:fldCharType="end"/>
      </w:r>
      <w:r w:rsidR="00AE3C79" w:rsidRPr="00336180">
        <w:rPr>
          <w:rFonts w:ascii="AOK Buenos Aires" w:hAnsi="AOK Buenos Aires" w:cs="Arial"/>
          <w:szCs w:val="22"/>
        </w:rPr>
        <w:t xml:space="preserve"> inländische</w:t>
      </w:r>
      <w:r w:rsidR="00A25680">
        <w:rPr>
          <w:rFonts w:ascii="AOK Buenos Aires" w:hAnsi="AOK Buenos Aires" w:cs="Arial"/>
          <w:szCs w:val="22"/>
        </w:rPr>
        <w:t>s</w:t>
      </w:r>
      <w:r w:rsidR="00AE3C79" w:rsidRPr="00336180">
        <w:rPr>
          <w:rFonts w:ascii="AOK Buenos Aires" w:hAnsi="AOK Buenos Aires" w:cs="Arial"/>
          <w:szCs w:val="22"/>
        </w:rPr>
        <w:t xml:space="preserve"> Unternehmen </w:t>
      </w:r>
    </w:p>
    <w:p w14:paraId="3A754173" w14:textId="77777777" w:rsidR="00AE3C79" w:rsidRPr="00336180" w:rsidRDefault="000A57CF" w:rsidP="00AE3C79">
      <w:pPr>
        <w:pStyle w:val="RFEText115eingeschoben"/>
        <w:tabs>
          <w:tab w:val="clear" w:pos="500"/>
          <w:tab w:val="left" w:pos="142"/>
        </w:tabs>
        <w:ind w:hanging="425"/>
        <w:rPr>
          <w:rFonts w:ascii="AOK Buenos Aires" w:hAnsi="AOK Buenos Aires" w:cs="Arial"/>
          <w:szCs w:val="22"/>
        </w:rPr>
      </w:pPr>
      <w:r w:rsidRPr="00336180">
        <w:rPr>
          <w:rFonts w:ascii="AOK Buenos Aires" w:hAnsi="AOK Buenos Aires" w:cs="Arial"/>
          <w:szCs w:val="22"/>
        </w:rPr>
        <w:tab/>
      </w:r>
      <w:r w:rsidR="00AE3C79" w:rsidRPr="00336180">
        <w:rPr>
          <w:rFonts w:ascii="AOK Buenos Aires" w:hAnsi="AOK Buenos Aires"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38"/>
      <w:r w:rsidR="00AE3C79" w:rsidRPr="00336180">
        <w:rPr>
          <w:rFonts w:ascii="AOK Buenos Aires" w:hAnsi="AOK Buenos Aires" w:cs="Arial"/>
          <w:szCs w:val="22"/>
        </w:rPr>
        <w:instrText xml:space="preserve"> FORMCHECKBOX </w:instrText>
      </w:r>
      <w:r w:rsidR="00F879C7">
        <w:rPr>
          <w:rFonts w:ascii="AOK Buenos Aires" w:hAnsi="AOK Buenos Aires" w:cs="Arial"/>
          <w:szCs w:val="22"/>
        </w:rPr>
      </w:r>
      <w:r w:rsidR="00F879C7">
        <w:rPr>
          <w:rFonts w:ascii="AOK Buenos Aires" w:hAnsi="AOK Buenos Aires" w:cs="Arial"/>
          <w:szCs w:val="22"/>
        </w:rPr>
        <w:fldChar w:fldCharType="separate"/>
      </w:r>
      <w:r w:rsidR="00AE3C79" w:rsidRPr="00336180">
        <w:rPr>
          <w:rFonts w:ascii="AOK Buenos Aires" w:hAnsi="AOK Buenos Aires" w:cs="Arial"/>
          <w:szCs w:val="22"/>
        </w:rPr>
        <w:fldChar w:fldCharType="end"/>
      </w:r>
      <w:bookmarkEnd w:id="3"/>
      <w:r w:rsidR="00AE3C79" w:rsidRPr="00336180">
        <w:rPr>
          <w:rFonts w:ascii="AOK Buenos Aires" w:hAnsi="AOK Buenos Aires" w:cs="Arial"/>
          <w:szCs w:val="22"/>
        </w:rPr>
        <w:t xml:space="preserve"> ausländisches Unternehmen </w:t>
      </w:r>
    </w:p>
    <w:p w14:paraId="3F5CA4C1" w14:textId="77777777" w:rsidR="00AE3C79" w:rsidRPr="00336180" w:rsidRDefault="00AE3C79" w:rsidP="00AE3C79">
      <w:pPr>
        <w:pStyle w:val="RFEText115"/>
        <w:ind w:left="284"/>
        <w:rPr>
          <w:rFonts w:ascii="AOK Buenos Aires" w:hAnsi="AOK Buenos Aires" w:cs="Arial"/>
          <w:szCs w:val="22"/>
        </w:rPr>
      </w:pPr>
      <w:r w:rsidRPr="00336180">
        <w:rPr>
          <w:rFonts w:ascii="AOK Buenos Aires" w:hAnsi="AOK Buenos Aires"/>
        </w:rPr>
        <w:t>Wirtschaftliche</w:t>
      </w:r>
      <w:r w:rsidR="00A05E88" w:rsidRPr="00336180">
        <w:rPr>
          <w:rFonts w:ascii="AOK Buenos Aires" w:hAnsi="AOK Buenos Aires"/>
        </w:rPr>
        <w:t>/</w:t>
      </w:r>
      <w:r w:rsidRPr="00336180">
        <w:rPr>
          <w:rFonts w:ascii="AOK Buenos Aires" w:hAnsi="AOK Buenos Aires"/>
        </w:rPr>
        <w:t xml:space="preserve">r Eigentümer </w:t>
      </w:r>
      <w:r w:rsidRPr="00336180">
        <w:rPr>
          <w:rFonts w:ascii="AOK Buenos Aires" w:hAnsi="AOK Buenos Aires" w:cs="Arial"/>
          <w:szCs w:val="22"/>
        </w:rPr>
        <w:t xml:space="preserve">gemäß EU-Geldwäscherichtlinie (EU) 2018/843 und § 3 Geldwäschegesetz (GWG) unseres Unternehmens ist/sind: </w:t>
      </w:r>
    </w:p>
    <w:p w14:paraId="602960FE" w14:textId="77777777" w:rsidR="00AE3C79" w:rsidRPr="00336180" w:rsidRDefault="00AE3C79" w:rsidP="00AE3C79">
      <w:pPr>
        <w:pStyle w:val="RFEText115"/>
        <w:ind w:left="284"/>
        <w:rPr>
          <w:rFonts w:ascii="AOK Buenos Aires" w:hAnsi="AOK Buenos Aires" w:cs="Arial"/>
          <w:b/>
          <w:bCs/>
          <w:szCs w:val="22"/>
        </w:rPr>
      </w:pPr>
      <w:r w:rsidRPr="00336180">
        <w:rPr>
          <w:rFonts w:ascii="AOK Buenos Aires" w:hAnsi="AOK Buenos Aires" w:cs="Arial"/>
          <w:b/>
          <w:bCs/>
          <w:szCs w:val="22"/>
        </w:rPr>
        <w:t>Name und Nationalität des/der wirtschaftlichen Eigentümer/s</w:t>
      </w:r>
      <w:r w:rsidR="00A601E7" w:rsidRPr="00336180">
        <w:rPr>
          <w:rStyle w:val="Funotenzeichen"/>
          <w:rFonts w:ascii="AOK Buenos Aires" w:hAnsi="AOK Buenos Aires" w:cs="Arial"/>
          <w:b/>
          <w:bCs/>
          <w:szCs w:val="22"/>
        </w:rPr>
        <w:footnoteReference w:id="1"/>
      </w:r>
      <w:r w:rsidRPr="00336180">
        <w:rPr>
          <w:rFonts w:ascii="AOK Buenos Aires" w:hAnsi="AOK Buenos Aires" w:cs="Arial"/>
          <w:b/>
          <w:bCs/>
          <w:szCs w:val="22"/>
        </w:rPr>
        <w:t xml:space="preserve">: </w:t>
      </w:r>
    </w:p>
    <w:tbl>
      <w:tblPr>
        <w:tblStyle w:val="Tabellenraster"/>
        <w:tblW w:w="0" w:type="auto"/>
        <w:tblInd w:w="284" w:type="dxa"/>
        <w:tblLook w:val="04A0" w:firstRow="1" w:lastRow="0" w:firstColumn="1" w:lastColumn="0" w:noHBand="0" w:noVBand="1"/>
      </w:tblPr>
      <w:tblGrid>
        <w:gridCol w:w="2926"/>
        <w:gridCol w:w="2926"/>
      </w:tblGrid>
      <w:tr w:rsidR="00D62B5C" w:rsidRPr="00336180" w14:paraId="4F64106D" w14:textId="77777777" w:rsidTr="000A57CF">
        <w:tc>
          <w:tcPr>
            <w:tcW w:w="2926" w:type="dxa"/>
          </w:tcPr>
          <w:p w14:paraId="2E7AEB28" w14:textId="77777777" w:rsidR="00D62B5C" w:rsidRPr="00336180" w:rsidRDefault="00D62B5C" w:rsidP="00FB457D">
            <w:pPr>
              <w:pStyle w:val="RFEText115"/>
              <w:rPr>
                <w:rFonts w:ascii="AOK Buenos Aires" w:hAnsi="AOK Buenos Aires" w:cs="Arial"/>
                <w:szCs w:val="22"/>
              </w:rPr>
            </w:pPr>
            <w:r w:rsidRPr="00336180">
              <w:rPr>
                <w:rFonts w:ascii="AOK Buenos Aires" w:hAnsi="AOK Buenos Aires" w:cs="Arial"/>
                <w:szCs w:val="22"/>
              </w:rPr>
              <w:t>Name</w:t>
            </w:r>
          </w:p>
        </w:tc>
        <w:tc>
          <w:tcPr>
            <w:tcW w:w="2926" w:type="dxa"/>
          </w:tcPr>
          <w:p w14:paraId="3C9C332D" w14:textId="77777777" w:rsidR="00D62B5C" w:rsidRPr="00336180" w:rsidRDefault="00D62B5C" w:rsidP="00FB457D">
            <w:pPr>
              <w:pStyle w:val="RFEText115"/>
              <w:rPr>
                <w:rFonts w:ascii="AOK Buenos Aires" w:hAnsi="AOK Buenos Aires" w:cs="Arial"/>
                <w:szCs w:val="22"/>
              </w:rPr>
            </w:pPr>
            <w:r w:rsidRPr="00336180">
              <w:rPr>
                <w:rFonts w:ascii="AOK Buenos Aires" w:hAnsi="AOK Buenos Aires" w:cs="Arial"/>
                <w:szCs w:val="22"/>
              </w:rPr>
              <w:t>Nationalität</w:t>
            </w:r>
          </w:p>
        </w:tc>
      </w:tr>
      <w:tr w:rsidR="00D62B5C" w:rsidRPr="00336180" w14:paraId="06559F99" w14:textId="77777777" w:rsidTr="000A57CF">
        <w:tc>
          <w:tcPr>
            <w:tcW w:w="2926" w:type="dxa"/>
          </w:tcPr>
          <w:p w14:paraId="4CD6FF96" w14:textId="77777777" w:rsidR="00D62B5C" w:rsidRPr="00336180" w:rsidRDefault="00D62B5C" w:rsidP="00FB457D">
            <w:pPr>
              <w:pStyle w:val="RFEText115"/>
              <w:rPr>
                <w:rFonts w:ascii="AOK Buenos Aires" w:hAnsi="AOK Buenos Aires" w:cs="Arial"/>
                <w:szCs w:val="22"/>
              </w:rPr>
            </w:pPr>
            <w:r w:rsidRPr="00336180">
              <w:rPr>
                <w:rFonts w:ascii="AOK Buenos Aires" w:hAnsi="AOK Buenos Aires" w:cs="Arial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4" w:name="Text7"/>
            <w:r w:rsidRPr="00336180">
              <w:rPr>
                <w:rFonts w:ascii="AOK Buenos Aires" w:hAnsi="AOK Buenos Aires" w:cs="Arial"/>
                <w:szCs w:val="22"/>
              </w:rPr>
              <w:instrText xml:space="preserve"> FORMTEXT </w:instrText>
            </w:r>
            <w:r w:rsidRPr="00336180">
              <w:rPr>
                <w:rFonts w:ascii="AOK Buenos Aires" w:hAnsi="AOK Buenos Aires" w:cs="Arial"/>
                <w:szCs w:val="22"/>
              </w:rPr>
            </w:r>
            <w:r w:rsidRPr="00336180">
              <w:rPr>
                <w:rFonts w:ascii="AOK Buenos Aires" w:hAnsi="AOK Buenos Aires" w:cs="Arial"/>
                <w:szCs w:val="22"/>
              </w:rPr>
              <w:fldChar w:fldCharType="separate"/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szCs w:val="22"/>
              </w:rPr>
              <w:fldChar w:fldCharType="end"/>
            </w:r>
            <w:bookmarkEnd w:id="4"/>
          </w:p>
        </w:tc>
        <w:tc>
          <w:tcPr>
            <w:tcW w:w="2926" w:type="dxa"/>
          </w:tcPr>
          <w:p w14:paraId="6F17FD19" w14:textId="77777777" w:rsidR="00D62B5C" w:rsidRPr="00336180" w:rsidRDefault="00D62B5C" w:rsidP="00FB457D">
            <w:pPr>
              <w:pStyle w:val="RFEText115"/>
              <w:rPr>
                <w:rFonts w:ascii="AOK Buenos Aires" w:hAnsi="AOK Buenos Aires" w:cs="Arial"/>
                <w:szCs w:val="22"/>
              </w:rPr>
            </w:pPr>
            <w:r w:rsidRPr="00336180">
              <w:rPr>
                <w:rFonts w:ascii="AOK Buenos Aires" w:hAnsi="AOK Buenos Aires" w:cs="Arial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5" w:name="Text9"/>
            <w:r w:rsidRPr="00336180">
              <w:rPr>
                <w:rFonts w:ascii="AOK Buenos Aires" w:hAnsi="AOK Buenos Aires" w:cs="Arial"/>
                <w:szCs w:val="22"/>
              </w:rPr>
              <w:instrText xml:space="preserve"> FORMTEXT </w:instrText>
            </w:r>
            <w:r w:rsidRPr="00336180">
              <w:rPr>
                <w:rFonts w:ascii="AOK Buenos Aires" w:hAnsi="AOK Buenos Aires" w:cs="Arial"/>
                <w:szCs w:val="22"/>
              </w:rPr>
            </w:r>
            <w:r w:rsidRPr="00336180">
              <w:rPr>
                <w:rFonts w:ascii="AOK Buenos Aires" w:hAnsi="AOK Buenos Aires" w:cs="Arial"/>
                <w:szCs w:val="22"/>
              </w:rPr>
              <w:fldChar w:fldCharType="separate"/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szCs w:val="22"/>
              </w:rPr>
              <w:fldChar w:fldCharType="end"/>
            </w:r>
            <w:bookmarkEnd w:id="5"/>
          </w:p>
        </w:tc>
      </w:tr>
      <w:tr w:rsidR="00D62B5C" w:rsidRPr="00336180" w14:paraId="712F9F65" w14:textId="77777777" w:rsidTr="000A57CF">
        <w:tc>
          <w:tcPr>
            <w:tcW w:w="2926" w:type="dxa"/>
          </w:tcPr>
          <w:p w14:paraId="1DD85945" w14:textId="77777777" w:rsidR="00D62B5C" w:rsidRPr="00336180" w:rsidRDefault="00D62B5C" w:rsidP="00FB457D">
            <w:pPr>
              <w:pStyle w:val="RFEText115"/>
              <w:rPr>
                <w:rFonts w:ascii="AOK Buenos Aires" w:hAnsi="AOK Buenos Aires" w:cs="Arial"/>
                <w:szCs w:val="22"/>
              </w:rPr>
            </w:pPr>
            <w:r w:rsidRPr="00336180">
              <w:rPr>
                <w:rFonts w:ascii="AOK Buenos Aires" w:hAnsi="AOK Buenos Aires" w:cs="Arial"/>
                <w:szCs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6" w:name="Text14"/>
            <w:r w:rsidRPr="00336180">
              <w:rPr>
                <w:rFonts w:ascii="AOK Buenos Aires" w:hAnsi="AOK Buenos Aires" w:cs="Arial"/>
                <w:szCs w:val="22"/>
              </w:rPr>
              <w:instrText xml:space="preserve"> FORMTEXT </w:instrText>
            </w:r>
            <w:r w:rsidRPr="00336180">
              <w:rPr>
                <w:rFonts w:ascii="AOK Buenos Aires" w:hAnsi="AOK Buenos Aires" w:cs="Arial"/>
                <w:szCs w:val="22"/>
              </w:rPr>
            </w:r>
            <w:r w:rsidRPr="00336180">
              <w:rPr>
                <w:rFonts w:ascii="AOK Buenos Aires" w:hAnsi="AOK Buenos Aires" w:cs="Arial"/>
                <w:szCs w:val="22"/>
              </w:rPr>
              <w:fldChar w:fldCharType="separate"/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szCs w:val="22"/>
              </w:rPr>
              <w:fldChar w:fldCharType="end"/>
            </w:r>
            <w:bookmarkEnd w:id="6"/>
          </w:p>
        </w:tc>
        <w:tc>
          <w:tcPr>
            <w:tcW w:w="2926" w:type="dxa"/>
          </w:tcPr>
          <w:p w14:paraId="0FE577BF" w14:textId="77777777" w:rsidR="00D62B5C" w:rsidRPr="00336180" w:rsidRDefault="00D62B5C" w:rsidP="00FB457D">
            <w:pPr>
              <w:pStyle w:val="RFEText115"/>
              <w:rPr>
                <w:rFonts w:ascii="AOK Buenos Aires" w:hAnsi="AOK Buenos Aires" w:cs="Arial"/>
                <w:szCs w:val="22"/>
              </w:rPr>
            </w:pPr>
            <w:r w:rsidRPr="00336180">
              <w:rPr>
                <w:rFonts w:ascii="AOK Buenos Aires" w:hAnsi="AOK Buenos Aires" w:cs="Arial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7" w:name="Text10"/>
            <w:r w:rsidRPr="00336180">
              <w:rPr>
                <w:rFonts w:ascii="AOK Buenos Aires" w:hAnsi="AOK Buenos Aires" w:cs="Arial"/>
                <w:szCs w:val="22"/>
              </w:rPr>
              <w:instrText xml:space="preserve"> FORMTEXT </w:instrText>
            </w:r>
            <w:r w:rsidRPr="00336180">
              <w:rPr>
                <w:rFonts w:ascii="AOK Buenos Aires" w:hAnsi="AOK Buenos Aires" w:cs="Arial"/>
                <w:szCs w:val="22"/>
              </w:rPr>
            </w:r>
            <w:r w:rsidRPr="00336180">
              <w:rPr>
                <w:rFonts w:ascii="AOK Buenos Aires" w:hAnsi="AOK Buenos Aires" w:cs="Arial"/>
                <w:szCs w:val="22"/>
              </w:rPr>
              <w:fldChar w:fldCharType="separate"/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szCs w:val="22"/>
              </w:rPr>
              <w:fldChar w:fldCharType="end"/>
            </w:r>
            <w:bookmarkEnd w:id="7"/>
          </w:p>
        </w:tc>
      </w:tr>
      <w:tr w:rsidR="00D62B5C" w:rsidRPr="00336180" w14:paraId="7FD7F85C" w14:textId="77777777" w:rsidTr="000A57CF">
        <w:tc>
          <w:tcPr>
            <w:tcW w:w="2926" w:type="dxa"/>
          </w:tcPr>
          <w:p w14:paraId="4B02CAB2" w14:textId="77777777" w:rsidR="00D62B5C" w:rsidRPr="00336180" w:rsidRDefault="00D62B5C" w:rsidP="00FB457D">
            <w:pPr>
              <w:pStyle w:val="RFEText115"/>
              <w:rPr>
                <w:rFonts w:ascii="AOK Buenos Aires" w:hAnsi="AOK Buenos Aires" w:cs="Arial"/>
                <w:szCs w:val="22"/>
              </w:rPr>
            </w:pPr>
            <w:r w:rsidRPr="00336180">
              <w:rPr>
                <w:rFonts w:ascii="AOK Buenos Aires" w:hAnsi="AOK Buenos Aires" w:cs="Arial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36180">
              <w:rPr>
                <w:rFonts w:ascii="AOK Buenos Aires" w:hAnsi="AOK Buenos Aires" w:cs="Arial"/>
                <w:szCs w:val="22"/>
              </w:rPr>
              <w:instrText xml:space="preserve"> FORMTEXT </w:instrText>
            </w:r>
            <w:r w:rsidRPr="00336180">
              <w:rPr>
                <w:rFonts w:ascii="AOK Buenos Aires" w:hAnsi="AOK Buenos Aires" w:cs="Arial"/>
                <w:szCs w:val="22"/>
              </w:rPr>
            </w:r>
            <w:r w:rsidRPr="00336180">
              <w:rPr>
                <w:rFonts w:ascii="AOK Buenos Aires" w:hAnsi="AOK Buenos Aires" w:cs="Arial"/>
                <w:szCs w:val="22"/>
              </w:rPr>
              <w:fldChar w:fldCharType="separate"/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szCs w:val="22"/>
              </w:rPr>
              <w:fldChar w:fldCharType="end"/>
            </w:r>
          </w:p>
        </w:tc>
        <w:tc>
          <w:tcPr>
            <w:tcW w:w="2926" w:type="dxa"/>
          </w:tcPr>
          <w:p w14:paraId="4526E2CF" w14:textId="77777777" w:rsidR="00D62B5C" w:rsidRPr="00336180" w:rsidRDefault="00D62B5C" w:rsidP="00FB457D">
            <w:pPr>
              <w:pStyle w:val="RFEText115"/>
              <w:rPr>
                <w:rFonts w:ascii="AOK Buenos Aires" w:hAnsi="AOK Buenos Aires" w:cs="Arial"/>
                <w:szCs w:val="22"/>
              </w:rPr>
            </w:pPr>
            <w:r w:rsidRPr="00336180">
              <w:rPr>
                <w:rFonts w:ascii="AOK Buenos Aires" w:hAnsi="AOK Buenos Aires" w:cs="Arial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336180">
              <w:rPr>
                <w:rFonts w:ascii="AOK Buenos Aires" w:hAnsi="AOK Buenos Aires" w:cs="Arial"/>
                <w:szCs w:val="22"/>
              </w:rPr>
              <w:instrText xml:space="preserve"> FORMTEXT </w:instrText>
            </w:r>
            <w:r w:rsidRPr="00336180">
              <w:rPr>
                <w:rFonts w:ascii="AOK Buenos Aires" w:hAnsi="AOK Buenos Aires" w:cs="Arial"/>
                <w:szCs w:val="22"/>
              </w:rPr>
            </w:r>
            <w:r w:rsidRPr="00336180">
              <w:rPr>
                <w:rFonts w:ascii="AOK Buenos Aires" w:hAnsi="AOK Buenos Aires" w:cs="Arial"/>
                <w:szCs w:val="22"/>
              </w:rPr>
              <w:fldChar w:fldCharType="separate"/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szCs w:val="22"/>
              </w:rPr>
              <w:fldChar w:fldCharType="end"/>
            </w:r>
          </w:p>
        </w:tc>
      </w:tr>
      <w:tr w:rsidR="00D62B5C" w:rsidRPr="00336180" w14:paraId="2D86F6D8" w14:textId="77777777" w:rsidTr="000A57CF">
        <w:tc>
          <w:tcPr>
            <w:tcW w:w="2926" w:type="dxa"/>
          </w:tcPr>
          <w:p w14:paraId="1B5FE779" w14:textId="77777777" w:rsidR="00D62B5C" w:rsidRPr="00336180" w:rsidRDefault="00D62B5C" w:rsidP="00FB457D">
            <w:pPr>
              <w:pStyle w:val="RFEText115"/>
              <w:rPr>
                <w:rFonts w:ascii="AOK Buenos Aires" w:hAnsi="AOK Buenos Aires" w:cs="Arial"/>
                <w:szCs w:val="22"/>
              </w:rPr>
            </w:pPr>
            <w:r w:rsidRPr="00336180">
              <w:rPr>
                <w:rFonts w:ascii="AOK Buenos Aires" w:hAnsi="AOK Buenos Aires" w:cs="Arial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36180">
              <w:rPr>
                <w:rFonts w:ascii="AOK Buenos Aires" w:hAnsi="AOK Buenos Aires" w:cs="Arial"/>
                <w:szCs w:val="22"/>
              </w:rPr>
              <w:instrText xml:space="preserve"> FORMTEXT </w:instrText>
            </w:r>
            <w:r w:rsidRPr="00336180">
              <w:rPr>
                <w:rFonts w:ascii="AOK Buenos Aires" w:hAnsi="AOK Buenos Aires" w:cs="Arial"/>
                <w:szCs w:val="22"/>
              </w:rPr>
            </w:r>
            <w:r w:rsidRPr="00336180">
              <w:rPr>
                <w:rFonts w:ascii="AOK Buenos Aires" w:hAnsi="AOK Buenos Aires" w:cs="Arial"/>
                <w:szCs w:val="22"/>
              </w:rPr>
              <w:fldChar w:fldCharType="separate"/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szCs w:val="22"/>
              </w:rPr>
              <w:fldChar w:fldCharType="end"/>
            </w:r>
          </w:p>
        </w:tc>
        <w:tc>
          <w:tcPr>
            <w:tcW w:w="2926" w:type="dxa"/>
          </w:tcPr>
          <w:p w14:paraId="493FBEC9" w14:textId="77777777" w:rsidR="00D62B5C" w:rsidRPr="00336180" w:rsidRDefault="00D62B5C" w:rsidP="00FB457D">
            <w:pPr>
              <w:pStyle w:val="RFEText115"/>
              <w:rPr>
                <w:rFonts w:ascii="AOK Buenos Aires" w:hAnsi="AOK Buenos Aires" w:cs="Arial"/>
                <w:szCs w:val="22"/>
              </w:rPr>
            </w:pPr>
            <w:r w:rsidRPr="00336180">
              <w:rPr>
                <w:rFonts w:ascii="AOK Buenos Aires" w:hAnsi="AOK Buenos Aires" w:cs="Arial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336180">
              <w:rPr>
                <w:rFonts w:ascii="AOK Buenos Aires" w:hAnsi="AOK Buenos Aires" w:cs="Arial"/>
                <w:szCs w:val="22"/>
              </w:rPr>
              <w:instrText xml:space="preserve"> FORMTEXT </w:instrText>
            </w:r>
            <w:r w:rsidRPr="00336180">
              <w:rPr>
                <w:rFonts w:ascii="AOK Buenos Aires" w:hAnsi="AOK Buenos Aires" w:cs="Arial"/>
                <w:szCs w:val="22"/>
              </w:rPr>
            </w:r>
            <w:r w:rsidRPr="00336180">
              <w:rPr>
                <w:rFonts w:ascii="AOK Buenos Aires" w:hAnsi="AOK Buenos Aires" w:cs="Arial"/>
                <w:szCs w:val="22"/>
              </w:rPr>
              <w:fldChar w:fldCharType="separate"/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szCs w:val="22"/>
              </w:rPr>
              <w:fldChar w:fldCharType="end"/>
            </w:r>
          </w:p>
        </w:tc>
      </w:tr>
      <w:tr w:rsidR="00D62B5C" w:rsidRPr="00336180" w14:paraId="2F5A9034" w14:textId="77777777" w:rsidTr="000A57CF">
        <w:tc>
          <w:tcPr>
            <w:tcW w:w="2926" w:type="dxa"/>
          </w:tcPr>
          <w:p w14:paraId="2DB87D6F" w14:textId="77777777" w:rsidR="00D62B5C" w:rsidRPr="00336180" w:rsidRDefault="00D62B5C" w:rsidP="00FB457D">
            <w:pPr>
              <w:pStyle w:val="RFEText115"/>
              <w:rPr>
                <w:rFonts w:ascii="AOK Buenos Aires" w:hAnsi="AOK Buenos Aires" w:cs="Arial"/>
                <w:szCs w:val="22"/>
              </w:rPr>
            </w:pPr>
            <w:r w:rsidRPr="00336180">
              <w:rPr>
                <w:rFonts w:ascii="AOK Buenos Aires" w:hAnsi="AOK Buenos Aires" w:cs="Arial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8" w:name="Text13"/>
            <w:r w:rsidRPr="00336180">
              <w:rPr>
                <w:rFonts w:ascii="AOK Buenos Aires" w:hAnsi="AOK Buenos Aires" w:cs="Arial"/>
                <w:szCs w:val="22"/>
              </w:rPr>
              <w:instrText xml:space="preserve"> FORMTEXT </w:instrText>
            </w:r>
            <w:r w:rsidRPr="00336180">
              <w:rPr>
                <w:rFonts w:ascii="AOK Buenos Aires" w:hAnsi="AOK Buenos Aires" w:cs="Arial"/>
                <w:szCs w:val="22"/>
              </w:rPr>
            </w:r>
            <w:r w:rsidRPr="00336180">
              <w:rPr>
                <w:rFonts w:ascii="AOK Buenos Aires" w:hAnsi="AOK Buenos Aires" w:cs="Arial"/>
                <w:szCs w:val="22"/>
              </w:rPr>
              <w:fldChar w:fldCharType="separate"/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szCs w:val="22"/>
              </w:rPr>
              <w:fldChar w:fldCharType="end"/>
            </w:r>
            <w:bookmarkEnd w:id="8"/>
          </w:p>
        </w:tc>
        <w:tc>
          <w:tcPr>
            <w:tcW w:w="2926" w:type="dxa"/>
          </w:tcPr>
          <w:p w14:paraId="19B0D14F" w14:textId="77777777" w:rsidR="00D62B5C" w:rsidRPr="00336180" w:rsidRDefault="00D62B5C" w:rsidP="00FB457D">
            <w:pPr>
              <w:pStyle w:val="RFEText115"/>
              <w:rPr>
                <w:rFonts w:ascii="AOK Buenos Aires" w:hAnsi="AOK Buenos Aires" w:cs="Arial"/>
                <w:szCs w:val="22"/>
              </w:rPr>
            </w:pPr>
            <w:r w:rsidRPr="00336180">
              <w:rPr>
                <w:rFonts w:ascii="AOK Buenos Aires" w:hAnsi="AOK Buenos Aires" w:cs="Arial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9" w:name="Text11"/>
            <w:r w:rsidRPr="00336180">
              <w:rPr>
                <w:rFonts w:ascii="AOK Buenos Aires" w:hAnsi="AOK Buenos Aires" w:cs="Arial"/>
                <w:szCs w:val="22"/>
              </w:rPr>
              <w:instrText xml:space="preserve"> FORMTEXT </w:instrText>
            </w:r>
            <w:r w:rsidRPr="00336180">
              <w:rPr>
                <w:rFonts w:ascii="AOK Buenos Aires" w:hAnsi="AOK Buenos Aires" w:cs="Arial"/>
                <w:szCs w:val="22"/>
              </w:rPr>
            </w:r>
            <w:r w:rsidRPr="00336180">
              <w:rPr>
                <w:rFonts w:ascii="AOK Buenos Aires" w:hAnsi="AOK Buenos Aires" w:cs="Arial"/>
                <w:szCs w:val="22"/>
              </w:rPr>
              <w:fldChar w:fldCharType="separate"/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noProof/>
                <w:szCs w:val="22"/>
              </w:rPr>
              <w:t> </w:t>
            </w:r>
            <w:r w:rsidRPr="00336180">
              <w:rPr>
                <w:rFonts w:ascii="AOK Buenos Aires" w:hAnsi="AOK Buenos Aires" w:cs="Arial"/>
                <w:szCs w:val="22"/>
              </w:rPr>
              <w:fldChar w:fldCharType="end"/>
            </w:r>
            <w:bookmarkEnd w:id="9"/>
          </w:p>
        </w:tc>
      </w:tr>
    </w:tbl>
    <w:p w14:paraId="405ADFD3" w14:textId="77777777" w:rsidR="00AE3C79" w:rsidRPr="00336180" w:rsidRDefault="002E319B" w:rsidP="00AE3C79">
      <w:pPr>
        <w:pStyle w:val="RFEText115"/>
        <w:ind w:left="284"/>
        <w:rPr>
          <w:rFonts w:ascii="AOK Buenos Aires" w:hAnsi="AOK Buenos Aires" w:cs="Arial"/>
          <w:szCs w:val="22"/>
        </w:rPr>
      </w:pPr>
      <w:r w:rsidRPr="00336180">
        <w:rPr>
          <w:rFonts w:ascii="AOK Buenos Aires" w:hAnsi="AOK Buenos Aires" w:cs="Arial"/>
          <w:szCs w:val="22"/>
        </w:rPr>
        <w:fldChar w:fldCharType="begin">
          <w:ffData>
            <w:name w:val="Kontrollkästchen37"/>
            <w:enabled/>
            <w:calcOnExit w:val="0"/>
            <w:checkBox>
              <w:sizeAuto/>
              <w:default w:val="0"/>
            </w:checkBox>
          </w:ffData>
        </w:fldChar>
      </w:r>
      <w:r w:rsidRPr="00336180">
        <w:rPr>
          <w:rFonts w:ascii="AOK Buenos Aires" w:hAnsi="AOK Buenos Aires" w:cs="Arial"/>
          <w:szCs w:val="22"/>
        </w:rPr>
        <w:instrText xml:space="preserve"> FORMCHECKBOX </w:instrText>
      </w:r>
      <w:r w:rsidR="00F879C7">
        <w:rPr>
          <w:rFonts w:ascii="AOK Buenos Aires" w:hAnsi="AOK Buenos Aires" w:cs="Arial"/>
          <w:szCs w:val="22"/>
        </w:rPr>
      </w:r>
      <w:r w:rsidR="00F879C7">
        <w:rPr>
          <w:rFonts w:ascii="AOK Buenos Aires" w:hAnsi="AOK Buenos Aires" w:cs="Arial"/>
          <w:szCs w:val="22"/>
        </w:rPr>
        <w:fldChar w:fldCharType="separate"/>
      </w:r>
      <w:r w:rsidRPr="00336180">
        <w:rPr>
          <w:rFonts w:ascii="AOK Buenos Aires" w:hAnsi="AOK Buenos Aires" w:cs="Arial"/>
          <w:szCs w:val="22"/>
        </w:rPr>
        <w:fldChar w:fldCharType="end"/>
      </w:r>
      <w:r w:rsidRPr="00336180">
        <w:rPr>
          <w:rFonts w:ascii="AOK Buenos Aires" w:hAnsi="AOK Buenos Aires" w:cs="Arial"/>
          <w:szCs w:val="22"/>
        </w:rPr>
        <w:t xml:space="preserve"> </w:t>
      </w:r>
      <w:r w:rsidR="00AE3C79" w:rsidRPr="00336180">
        <w:rPr>
          <w:rFonts w:ascii="AOK Buenos Aires" w:hAnsi="AOK Buenos Aires" w:cs="Arial"/>
          <w:szCs w:val="22"/>
        </w:rPr>
        <w:t>Weitere wirtschaftliche Eigentümer</w:t>
      </w:r>
      <w:r w:rsidR="000A57CF" w:rsidRPr="00336180">
        <w:rPr>
          <w:rFonts w:ascii="AOK Buenos Aires" w:hAnsi="AOK Buenos Aires" w:cs="Arial"/>
          <w:szCs w:val="22"/>
        </w:rPr>
        <w:t xml:space="preserve"> sind als Anlage beigefügt</w:t>
      </w:r>
      <w:r w:rsidR="00AE3C79" w:rsidRPr="00336180">
        <w:rPr>
          <w:rFonts w:ascii="AOK Buenos Aires" w:hAnsi="AOK Buenos Aires" w:cs="Arial"/>
          <w:szCs w:val="22"/>
        </w:rPr>
        <w:t xml:space="preserve">:  </w:t>
      </w:r>
    </w:p>
    <w:p w14:paraId="79497FAF" w14:textId="77777777" w:rsidR="00A601E7" w:rsidRPr="00336180" w:rsidRDefault="000A57CF" w:rsidP="00AE3C79">
      <w:pPr>
        <w:pStyle w:val="RFEText115"/>
        <w:ind w:left="142"/>
        <w:rPr>
          <w:rFonts w:ascii="AOK Buenos Aires" w:hAnsi="AOK Buenos Aires" w:cs="Arial"/>
          <w:szCs w:val="22"/>
        </w:rPr>
      </w:pPr>
      <w:r w:rsidRPr="00336180">
        <w:rPr>
          <w:rFonts w:ascii="AOK Buenos Aires" w:hAnsi="AOK Buenos Aires" w:cs="Arial"/>
          <w:szCs w:val="22"/>
        </w:rPr>
        <w:tab/>
      </w:r>
    </w:p>
    <w:p w14:paraId="13B45B35" w14:textId="77777777" w:rsidR="00A601E7" w:rsidRPr="00336180" w:rsidRDefault="00A601E7">
      <w:pPr>
        <w:spacing w:after="160" w:line="259" w:lineRule="auto"/>
        <w:rPr>
          <w:rFonts w:ascii="AOK Buenos Aires" w:hAnsi="AOK Buenos Aires" w:cs="Arial"/>
          <w:spacing w:val="-1"/>
          <w:szCs w:val="22"/>
        </w:rPr>
      </w:pPr>
      <w:r w:rsidRPr="00336180">
        <w:rPr>
          <w:rFonts w:ascii="AOK Buenos Aires" w:hAnsi="AOK Buenos Aires" w:cs="Arial"/>
          <w:szCs w:val="22"/>
        </w:rPr>
        <w:br w:type="page"/>
      </w:r>
    </w:p>
    <w:p w14:paraId="091BB2D6" w14:textId="77777777" w:rsidR="00AE3C79" w:rsidRPr="00336180" w:rsidRDefault="00AE3C79" w:rsidP="00AE3C79">
      <w:pPr>
        <w:pStyle w:val="RFEText115"/>
        <w:numPr>
          <w:ilvl w:val="0"/>
          <w:numId w:val="1"/>
        </w:numPr>
        <w:ind w:left="284" w:hanging="284"/>
        <w:rPr>
          <w:rFonts w:ascii="AOK Buenos Aires" w:hAnsi="AOK Buenos Aires"/>
          <w:b/>
          <w:bCs/>
        </w:rPr>
      </w:pPr>
      <w:r w:rsidRPr="00336180">
        <w:rPr>
          <w:rFonts w:ascii="AOK Buenos Aires" w:hAnsi="AOK Buenos Aires"/>
          <w:b/>
          <w:bCs/>
        </w:rPr>
        <w:lastRenderedPageBreak/>
        <w:t xml:space="preserve">Angaben zur Unternehmensgröße </w:t>
      </w:r>
    </w:p>
    <w:p w14:paraId="06A86029" w14:textId="77777777" w:rsidR="00863335" w:rsidRPr="00336180" w:rsidRDefault="000A57CF" w:rsidP="00AE3C79">
      <w:pPr>
        <w:pStyle w:val="RFEText115"/>
        <w:tabs>
          <w:tab w:val="left" w:pos="142"/>
        </w:tabs>
        <w:rPr>
          <w:rFonts w:ascii="AOK Buenos Aires" w:hAnsi="AOK Buenos Aires"/>
        </w:rPr>
      </w:pPr>
      <w:r w:rsidRPr="00336180">
        <w:rPr>
          <w:rFonts w:ascii="AOK Buenos Aires" w:hAnsi="AOK Buenos Aires"/>
        </w:rPr>
        <w:tab/>
      </w:r>
      <w:r w:rsidR="002E319B" w:rsidRPr="00336180">
        <w:rPr>
          <w:rFonts w:ascii="AOK Buenos Aires" w:hAnsi="AOK Buenos Aires"/>
        </w:rPr>
        <w:tab/>
      </w:r>
      <w:r w:rsidR="00AE3C79" w:rsidRPr="00336180">
        <w:rPr>
          <w:rFonts w:ascii="AOK Buenos Aires" w:hAnsi="AOK Buenos Aires"/>
        </w:rPr>
        <w:t xml:space="preserve">Wir sind ein: </w:t>
      </w:r>
    </w:p>
    <w:p w14:paraId="047DC304" w14:textId="77777777" w:rsidR="00AE3C79" w:rsidRPr="00336180" w:rsidRDefault="00A601E7" w:rsidP="00A601E7">
      <w:pPr>
        <w:pStyle w:val="RFEText115"/>
        <w:tabs>
          <w:tab w:val="left" w:pos="142"/>
        </w:tabs>
        <w:spacing w:line="360" w:lineRule="auto"/>
        <w:rPr>
          <w:rFonts w:ascii="AOK Buenos Aires" w:hAnsi="AOK Buenos Aires" w:cs="Arial"/>
          <w:szCs w:val="22"/>
        </w:rPr>
      </w:pPr>
      <w:r w:rsidRPr="00336180">
        <w:rPr>
          <w:rFonts w:ascii="AOK Buenos Aires" w:hAnsi="AOK Buenos Aires" w:cs="Arial"/>
          <w:szCs w:val="22"/>
        </w:rPr>
        <w:tab/>
      </w:r>
      <w:r w:rsidRPr="00336180">
        <w:rPr>
          <w:rFonts w:ascii="AOK Buenos Aires" w:hAnsi="AOK Buenos Aires" w:cs="Arial"/>
          <w:szCs w:val="22"/>
        </w:rPr>
        <w:tab/>
      </w:r>
      <w:r w:rsidR="00AE3C79" w:rsidRPr="00336180">
        <w:rPr>
          <w:rFonts w:ascii="AOK Buenos Aires" w:hAnsi="AOK Buenos Aires"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 w:rsidR="00AE3C79" w:rsidRPr="00336180">
        <w:rPr>
          <w:rFonts w:ascii="AOK Buenos Aires" w:hAnsi="AOK Buenos Aires" w:cs="Arial"/>
          <w:szCs w:val="22"/>
        </w:rPr>
        <w:instrText xml:space="preserve"> FORMCHECKBOX </w:instrText>
      </w:r>
      <w:r w:rsidR="00F879C7">
        <w:rPr>
          <w:rFonts w:ascii="AOK Buenos Aires" w:hAnsi="AOK Buenos Aires" w:cs="Arial"/>
          <w:szCs w:val="22"/>
        </w:rPr>
      </w:r>
      <w:r w:rsidR="00F879C7">
        <w:rPr>
          <w:rFonts w:ascii="AOK Buenos Aires" w:hAnsi="AOK Buenos Aires" w:cs="Arial"/>
          <w:szCs w:val="22"/>
        </w:rPr>
        <w:fldChar w:fldCharType="separate"/>
      </w:r>
      <w:r w:rsidR="00AE3C79" w:rsidRPr="00336180">
        <w:rPr>
          <w:rFonts w:ascii="AOK Buenos Aires" w:hAnsi="AOK Buenos Aires" w:cs="Arial"/>
          <w:szCs w:val="22"/>
        </w:rPr>
        <w:fldChar w:fldCharType="end"/>
      </w:r>
      <w:r w:rsidR="00AE3C79" w:rsidRPr="00336180">
        <w:rPr>
          <w:rFonts w:ascii="AOK Buenos Aires" w:hAnsi="AOK Buenos Aires" w:cs="Arial"/>
          <w:szCs w:val="22"/>
        </w:rPr>
        <w:t xml:space="preserve"> Kleinstunternehmen: bis 9 Beschäftigte und bis 2 Millionen Euro Umsatz</w:t>
      </w:r>
    </w:p>
    <w:p w14:paraId="67AF13D1" w14:textId="77777777" w:rsidR="00AE3C79" w:rsidRPr="00336180" w:rsidRDefault="00AE3C79" w:rsidP="00A601E7">
      <w:pPr>
        <w:pStyle w:val="RFEText115"/>
        <w:tabs>
          <w:tab w:val="left" w:pos="142"/>
        </w:tabs>
        <w:spacing w:line="360" w:lineRule="auto"/>
        <w:ind w:left="284"/>
        <w:rPr>
          <w:rFonts w:ascii="AOK Buenos Aires" w:hAnsi="AOK Buenos Aires" w:cs="Arial"/>
          <w:szCs w:val="22"/>
        </w:rPr>
      </w:pPr>
      <w:r w:rsidRPr="00336180">
        <w:rPr>
          <w:rFonts w:ascii="AOK Buenos Aires" w:hAnsi="AOK Buenos Aires"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 w:rsidRPr="00336180">
        <w:rPr>
          <w:rFonts w:ascii="AOK Buenos Aires" w:hAnsi="AOK Buenos Aires" w:cs="Arial"/>
          <w:szCs w:val="22"/>
        </w:rPr>
        <w:instrText xml:space="preserve"> FORMCHECKBOX </w:instrText>
      </w:r>
      <w:r w:rsidR="00F879C7">
        <w:rPr>
          <w:rFonts w:ascii="AOK Buenos Aires" w:hAnsi="AOK Buenos Aires" w:cs="Arial"/>
          <w:szCs w:val="22"/>
        </w:rPr>
      </w:r>
      <w:r w:rsidR="00F879C7">
        <w:rPr>
          <w:rFonts w:ascii="AOK Buenos Aires" w:hAnsi="AOK Buenos Aires" w:cs="Arial"/>
          <w:szCs w:val="22"/>
        </w:rPr>
        <w:fldChar w:fldCharType="separate"/>
      </w:r>
      <w:r w:rsidRPr="00336180">
        <w:rPr>
          <w:rFonts w:ascii="AOK Buenos Aires" w:hAnsi="AOK Buenos Aires" w:cs="Arial"/>
          <w:szCs w:val="22"/>
        </w:rPr>
        <w:fldChar w:fldCharType="end"/>
      </w:r>
      <w:r w:rsidRPr="00336180">
        <w:rPr>
          <w:rFonts w:ascii="AOK Buenos Aires" w:hAnsi="AOK Buenos Aires" w:cs="Arial"/>
          <w:szCs w:val="22"/>
        </w:rPr>
        <w:t xml:space="preserve"> Kleine Unternehmen: bis 49 Beschäftigte und bis 10 Millionen Euro Umsatz und kein Kleinstunternehmen</w:t>
      </w:r>
    </w:p>
    <w:p w14:paraId="42982EF0" w14:textId="77777777" w:rsidR="00AE3C79" w:rsidRPr="00336180" w:rsidRDefault="00AE3C79" w:rsidP="00A601E7">
      <w:pPr>
        <w:pStyle w:val="RFEText115"/>
        <w:tabs>
          <w:tab w:val="left" w:pos="142"/>
        </w:tabs>
        <w:spacing w:line="360" w:lineRule="auto"/>
        <w:ind w:left="284"/>
        <w:rPr>
          <w:rFonts w:ascii="AOK Buenos Aires" w:hAnsi="AOK Buenos Aires" w:cs="Arial"/>
          <w:szCs w:val="22"/>
        </w:rPr>
      </w:pPr>
      <w:r w:rsidRPr="00336180">
        <w:rPr>
          <w:rFonts w:ascii="AOK Buenos Aires" w:hAnsi="AOK Buenos Aires"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 w:rsidRPr="00336180">
        <w:rPr>
          <w:rFonts w:ascii="AOK Buenos Aires" w:hAnsi="AOK Buenos Aires" w:cs="Arial"/>
          <w:szCs w:val="22"/>
        </w:rPr>
        <w:instrText xml:space="preserve"> FORMCHECKBOX </w:instrText>
      </w:r>
      <w:r w:rsidR="00F879C7">
        <w:rPr>
          <w:rFonts w:ascii="AOK Buenos Aires" w:hAnsi="AOK Buenos Aires" w:cs="Arial"/>
          <w:szCs w:val="22"/>
        </w:rPr>
      </w:r>
      <w:r w:rsidR="00F879C7">
        <w:rPr>
          <w:rFonts w:ascii="AOK Buenos Aires" w:hAnsi="AOK Buenos Aires" w:cs="Arial"/>
          <w:szCs w:val="22"/>
        </w:rPr>
        <w:fldChar w:fldCharType="separate"/>
      </w:r>
      <w:r w:rsidRPr="00336180">
        <w:rPr>
          <w:rFonts w:ascii="AOK Buenos Aires" w:hAnsi="AOK Buenos Aires" w:cs="Arial"/>
          <w:szCs w:val="22"/>
        </w:rPr>
        <w:fldChar w:fldCharType="end"/>
      </w:r>
      <w:r w:rsidRPr="00336180">
        <w:rPr>
          <w:rFonts w:ascii="AOK Buenos Aires" w:hAnsi="AOK Buenos Aires" w:cs="Arial"/>
          <w:szCs w:val="22"/>
        </w:rPr>
        <w:t xml:space="preserve"> Mittlere Unternehmen: bis 249 Beschäftigte und bis 50 Millionen Euro Umsatz und kein kleines Unternehmen</w:t>
      </w:r>
    </w:p>
    <w:p w14:paraId="634D8A3F" w14:textId="77777777" w:rsidR="00AE3C79" w:rsidRPr="00336180" w:rsidRDefault="000A57CF" w:rsidP="00A601E7">
      <w:pPr>
        <w:pStyle w:val="RFEText115"/>
        <w:tabs>
          <w:tab w:val="left" w:pos="142"/>
        </w:tabs>
        <w:spacing w:line="360" w:lineRule="auto"/>
        <w:ind w:left="142"/>
        <w:rPr>
          <w:rFonts w:ascii="AOK Buenos Aires" w:hAnsi="AOK Buenos Aires" w:cs="Arial"/>
          <w:szCs w:val="22"/>
        </w:rPr>
      </w:pPr>
      <w:r w:rsidRPr="00336180">
        <w:rPr>
          <w:rFonts w:ascii="AOK Buenos Aires" w:hAnsi="AOK Buenos Aires" w:cs="Arial"/>
          <w:szCs w:val="22"/>
        </w:rPr>
        <w:tab/>
      </w:r>
      <w:r w:rsidR="00AE3C79" w:rsidRPr="00336180">
        <w:rPr>
          <w:rFonts w:ascii="AOK Buenos Aires" w:hAnsi="AOK Buenos Aires"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 w:rsidR="00AE3C79" w:rsidRPr="00336180">
        <w:rPr>
          <w:rFonts w:ascii="AOK Buenos Aires" w:hAnsi="AOK Buenos Aires" w:cs="Arial"/>
          <w:szCs w:val="22"/>
        </w:rPr>
        <w:instrText xml:space="preserve"> FORMCHECKBOX </w:instrText>
      </w:r>
      <w:r w:rsidR="00F879C7">
        <w:rPr>
          <w:rFonts w:ascii="AOK Buenos Aires" w:hAnsi="AOK Buenos Aires" w:cs="Arial"/>
          <w:szCs w:val="22"/>
        </w:rPr>
      </w:r>
      <w:r w:rsidR="00F879C7">
        <w:rPr>
          <w:rFonts w:ascii="AOK Buenos Aires" w:hAnsi="AOK Buenos Aires" w:cs="Arial"/>
          <w:szCs w:val="22"/>
        </w:rPr>
        <w:fldChar w:fldCharType="separate"/>
      </w:r>
      <w:r w:rsidR="00AE3C79" w:rsidRPr="00336180">
        <w:rPr>
          <w:rFonts w:ascii="AOK Buenos Aires" w:hAnsi="AOK Buenos Aires" w:cs="Arial"/>
          <w:szCs w:val="22"/>
        </w:rPr>
        <w:fldChar w:fldCharType="end"/>
      </w:r>
      <w:r w:rsidR="00AE3C79" w:rsidRPr="00336180">
        <w:rPr>
          <w:rFonts w:ascii="AOK Buenos Aires" w:hAnsi="AOK Buenos Aires" w:cs="Arial"/>
          <w:szCs w:val="22"/>
        </w:rPr>
        <w:t xml:space="preserve"> Großunternehmen: über 249 Beschäftigte oder über 50 Millionen Euro Umsatz</w:t>
      </w:r>
    </w:p>
    <w:p w14:paraId="30BD83A8" w14:textId="77777777" w:rsidR="00AE3C79" w:rsidRPr="00336180" w:rsidRDefault="00AE3C79" w:rsidP="00AE3C79">
      <w:pPr>
        <w:pStyle w:val="RFEText115eingeschoben"/>
        <w:tabs>
          <w:tab w:val="clear" w:pos="500"/>
          <w:tab w:val="left" w:pos="142"/>
        </w:tabs>
        <w:ind w:hanging="425"/>
        <w:rPr>
          <w:rFonts w:ascii="AOK Buenos Aires" w:hAnsi="AOK Buenos Aires" w:cs="Arial"/>
          <w:szCs w:val="22"/>
        </w:rPr>
      </w:pPr>
    </w:p>
    <w:p w14:paraId="717085AA" w14:textId="77777777" w:rsidR="00816C9E" w:rsidRPr="00336180" w:rsidRDefault="005451BE">
      <w:pPr>
        <w:rPr>
          <w:rFonts w:ascii="AOK Buenos Aires" w:hAnsi="AOK Buenos Aires"/>
        </w:rPr>
      </w:pPr>
      <w:r w:rsidRPr="00336180">
        <w:rPr>
          <w:rFonts w:ascii="AOK Buenos Aires" w:hAnsi="AOK Buenos Aires"/>
        </w:rPr>
        <w:t xml:space="preserve">Ort / Datum: </w:t>
      </w:r>
      <w:r w:rsidRPr="00336180">
        <w:rPr>
          <w:rFonts w:ascii="AOK Buenos Aires" w:hAnsi="AOK Buenos Aires"/>
          <w:b/>
          <w:bCs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336180">
        <w:rPr>
          <w:rFonts w:ascii="AOK Buenos Aires" w:hAnsi="AOK Buenos Aires"/>
          <w:b/>
          <w:bCs/>
        </w:rPr>
        <w:instrText xml:space="preserve"> FORMTEXT </w:instrText>
      </w:r>
      <w:r w:rsidRPr="00336180">
        <w:rPr>
          <w:rFonts w:ascii="AOK Buenos Aires" w:hAnsi="AOK Buenos Aires"/>
          <w:b/>
          <w:bCs/>
        </w:rPr>
      </w:r>
      <w:r w:rsidRPr="00336180">
        <w:rPr>
          <w:rFonts w:ascii="AOK Buenos Aires" w:hAnsi="AOK Buenos Aires"/>
          <w:b/>
          <w:bCs/>
        </w:rPr>
        <w:fldChar w:fldCharType="separate"/>
      </w:r>
      <w:r w:rsidRPr="00336180">
        <w:rPr>
          <w:rFonts w:ascii="AOK Buenos Aires" w:hAnsi="AOK Buenos Aires"/>
          <w:b/>
          <w:bCs/>
          <w:noProof/>
        </w:rPr>
        <w:t> </w:t>
      </w:r>
      <w:r w:rsidRPr="00336180">
        <w:rPr>
          <w:rFonts w:ascii="AOK Buenos Aires" w:hAnsi="AOK Buenos Aires"/>
          <w:b/>
          <w:bCs/>
          <w:noProof/>
        </w:rPr>
        <w:t> </w:t>
      </w:r>
      <w:r w:rsidRPr="00336180">
        <w:rPr>
          <w:rFonts w:ascii="AOK Buenos Aires" w:hAnsi="AOK Buenos Aires"/>
          <w:b/>
          <w:bCs/>
          <w:noProof/>
        </w:rPr>
        <w:t> </w:t>
      </w:r>
      <w:r w:rsidRPr="00336180">
        <w:rPr>
          <w:rFonts w:ascii="AOK Buenos Aires" w:hAnsi="AOK Buenos Aires"/>
          <w:b/>
          <w:bCs/>
          <w:noProof/>
        </w:rPr>
        <w:t> </w:t>
      </w:r>
      <w:r w:rsidRPr="00336180">
        <w:rPr>
          <w:rFonts w:ascii="AOK Buenos Aires" w:hAnsi="AOK Buenos Aires"/>
          <w:b/>
          <w:bCs/>
          <w:noProof/>
        </w:rPr>
        <w:t> </w:t>
      </w:r>
      <w:r w:rsidRPr="00336180">
        <w:rPr>
          <w:rFonts w:ascii="AOK Buenos Aires" w:hAnsi="AOK Buenos Aires"/>
          <w:b/>
          <w:bCs/>
        </w:rPr>
        <w:fldChar w:fldCharType="end"/>
      </w:r>
    </w:p>
    <w:p w14:paraId="04C4CF76" w14:textId="77777777" w:rsidR="005451BE" w:rsidRPr="00336180" w:rsidRDefault="005451BE">
      <w:pPr>
        <w:rPr>
          <w:rFonts w:ascii="AOK Buenos Aires" w:hAnsi="AOK Buenos Aires"/>
        </w:rPr>
      </w:pPr>
    </w:p>
    <w:p w14:paraId="0D57895C" w14:textId="77777777" w:rsidR="005451BE" w:rsidRPr="00336180" w:rsidRDefault="005451BE">
      <w:pPr>
        <w:rPr>
          <w:rFonts w:ascii="AOK Buenos Aires" w:hAnsi="AOK Buenos Aires"/>
        </w:rPr>
      </w:pPr>
      <w:r w:rsidRPr="00336180">
        <w:rPr>
          <w:rFonts w:ascii="AOK Buenos Aires" w:hAnsi="AOK Buenos Aires"/>
        </w:rPr>
        <w:t xml:space="preserve">Name des Erklärenden: </w:t>
      </w:r>
      <w:r w:rsidRPr="00336180">
        <w:rPr>
          <w:rFonts w:ascii="AOK Buenos Aires" w:hAnsi="AOK Buenos Aires"/>
          <w:b/>
          <w:bCs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336180">
        <w:rPr>
          <w:rFonts w:ascii="AOK Buenos Aires" w:hAnsi="AOK Buenos Aires"/>
          <w:b/>
          <w:bCs/>
        </w:rPr>
        <w:instrText xml:space="preserve"> FORMTEXT </w:instrText>
      </w:r>
      <w:r w:rsidRPr="00336180">
        <w:rPr>
          <w:rFonts w:ascii="AOK Buenos Aires" w:hAnsi="AOK Buenos Aires"/>
          <w:b/>
          <w:bCs/>
        </w:rPr>
      </w:r>
      <w:r w:rsidRPr="00336180">
        <w:rPr>
          <w:rFonts w:ascii="AOK Buenos Aires" w:hAnsi="AOK Buenos Aires"/>
          <w:b/>
          <w:bCs/>
        </w:rPr>
        <w:fldChar w:fldCharType="separate"/>
      </w:r>
      <w:r w:rsidRPr="00336180">
        <w:rPr>
          <w:rFonts w:ascii="AOK Buenos Aires" w:hAnsi="AOK Buenos Aires"/>
          <w:b/>
          <w:bCs/>
          <w:noProof/>
        </w:rPr>
        <w:t> </w:t>
      </w:r>
      <w:r w:rsidRPr="00336180">
        <w:rPr>
          <w:rFonts w:ascii="AOK Buenos Aires" w:hAnsi="AOK Buenos Aires"/>
          <w:b/>
          <w:bCs/>
          <w:noProof/>
        </w:rPr>
        <w:t> </w:t>
      </w:r>
      <w:r w:rsidRPr="00336180">
        <w:rPr>
          <w:rFonts w:ascii="AOK Buenos Aires" w:hAnsi="AOK Buenos Aires"/>
          <w:b/>
          <w:bCs/>
          <w:noProof/>
        </w:rPr>
        <w:t> </w:t>
      </w:r>
      <w:r w:rsidRPr="00336180">
        <w:rPr>
          <w:rFonts w:ascii="AOK Buenos Aires" w:hAnsi="AOK Buenos Aires"/>
          <w:b/>
          <w:bCs/>
          <w:noProof/>
        </w:rPr>
        <w:t> </w:t>
      </w:r>
      <w:r w:rsidRPr="00336180">
        <w:rPr>
          <w:rFonts w:ascii="AOK Buenos Aires" w:hAnsi="AOK Buenos Aires"/>
          <w:b/>
          <w:bCs/>
          <w:noProof/>
        </w:rPr>
        <w:t> </w:t>
      </w:r>
      <w:r w:rsidRPr="00336180">
        <w:rPr>
          <w:rFonts w:ascii="AOK Buenos Aires" w:hAnsi="AOK Buenos Aires"/>
          <w:b/>
          <w:bCs/>
        </w:rPr>
        <w:fldChar w:fldCharType="end"/>
      </w:r>
    </w:p>
    <w:sectPr w:rsidR="005451BE" w:rsidRPr="00336180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45554" w14:textId="77777777" w:rsidR="00336180" w:rsidRDefault="00336180" w:rsidP="003711B2">
      <w:r>
        <w:separator/>
      </w:r>
    </w:p>
  </w:endnote>
  <w:endnote w:type="continuationSeparator" w:id="0">
    <w:p w14:paraId="5A109418" w14:textId="77777777" w:rsidR="00336180" w:rsidRDefault="00336180" w:rsidP="00371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09876" w14:textId="77777777" w:rsidR="00336180" w:rsidRDefault="00336180" w:rsidP="003711B2">
      <w:r>
        <w:separator/>
      </w:r>
    </w:p>
  </w:footnote>
  <w:footnote w:type="continuationSeparator" w:id="0">
    <w:p w14:paraId="3467E860" w14:textId="77777777" w:rsidR="00336180" w:rsidRDefault="00336180" w:rsidP="003711B2">
      <w:r>
        <w:continuationSeparator/>
      </w:r>
    </w:p>
  </w:footnote>
  <w:footnote w:id="1">
    <w:p w14:paraId="609CF409" w14:textId="77777777" w:rsidR="00A601E7" w:rsidRDefault="00A601E7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A601E7">
        <w:t>(a)</w:t>
      </w:r>
      <w:r w:rsidRPr="00A601E7">
        <w:tab/>
        <w:t>Diese Angaben sind nach den Vorgaben des GWG im Transparenzregister erfasst. Ausländische Unternehmen können die Angaben aus einem vergleichbaren Register des jeweiligen EU-Mitgliedstaates entnehmen.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089C3" w14:textId="37E3C3AC" w:rsidR="003711B2" w:rsidRPr="00336180" w:rsidRDefault="003711B2" w:rsidP="003711B2">
    <w:pPr>
      <w:pStyle w:val="Fuzeile"/>
      <w:ind w:right="360"/>
      <w:jc w:val="center"/>
      <w:rPr>
        <w:rFonts w:ascii="AOK Buenos Aires" w:hAnsi="AOK Buenos Aires"/>
        <w:sz w:val="16"/>
        <w:szCs w:val="16"/>
      </w:rPr>
    </w:pPr>
    <w:r w:rsidRPr="00336180">
      <w:rPr>
        <w:rFonts w:ascii="AOK Buenos Aires" w:hAnsi="AOK Buenos Aires"/>
        <w:noProof/>
        <w:sz w:val="16"/>
        <w:szCs w:val="16"/>
      </w:rPr>
      <w:t xml:space="preserve">Anlage </w:t>
    </w:r>
    <w:r w:rsidR="00336180" w:rsidRPr="00336180">
      <w:rPr>
        <w:rFonts w:ascii="AOK Buenos Aires" w:hAnsi="AOK Buenos Aires"/>
        <w:noProof/>
        <w:sz w:val="16"/>
        <w:szCs w:val="16"/>
      </w:rPr>
      <w:t>14</w:t>
    </w:r>
    <w:r w:rsidRPr="00336180">
      <w:rPr>
        <w:rFonts w:ascii="AOK Buenos Aires" w:hAnsi="AOK Buenos Aires"/>
        <w:noProof/>
        <w:sz w:val="16"/>
        <w:szCs w:val="16"/>
      </w:rPr>
      <w:t>: Zusätzliche Angaben des Bieters/der Mitglieder der Bietergemeinschaft</w:t>
    </w:r>
  </w:p>
  <w:p w14:paraId="4C48C3E3" w14:textId="77777777" w:rsidR="00336180" w:rsidRPr="00336180" w:rsidRDefault="00336180" w:rsidP="00336180">
    <w:pPr>
      <w:pStyle w:val="Kopfzeile"/>
      <w:jc w:val="center"/>
      <w:rPr>
        <w:rFonts w:ascii="AOK Buenos Aires" w:hAnsi="AOK Buenos Aires"/>
        <w:sz w:val="16"/>
        <w:szCs w:val="16"/>
      </w:rPr>
    </w:pPr>
    <w:bookmarkStart w:id="10" w:name="_Hlk227582280"/>
    <w:bookmarkStart w:id="11" w:name="_Hlk227582281"/>
    <w:bookmarkStart w:id="12" w:name="_Hlk227582387"/>
    <w:bookmarkStart w:id="13" w:name="_Hlk227582388"/>
    <w:r w:rsidRPr="00336180">
      <w:rPr>
        <w:rFonts w:ascii="AOK Buenos Aires" w:hAnsi="AOK Buenos Aires"/>
        <w:sz w:val="16"/>
        <w:szCs w:val="16"/>
      </w:rPr>
      <w:t>zur Ausschreibung des AOK-Bundesverbandes „Einrichtung eines hochwertigen Studios zur Produktion von internen und externen Videoinhalten – hier Studiotechnik“</w:t>
    </w:r>
    <w:bookmarkEnd w:id="10"/>
    <w:bookmarkEnd w:id="11"/>
    <w:bookmarkEnd w:id="12"/>
    <w:bookmarkEnd w:id="13"/>
  </w:p>
  <w:p w14:paraId="347AA5B4" w14:textId="77777777" w:rsidR="003711B2" w:rsidRDefault="003711B2" w:rsidP="00336180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A37B8F"/>
    <w:multiLevelType w:val="hybridMultilevel"/>
    <w:tmpl w:val="E4841D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9E396F"/>
    <w:multiLevelType w:val="hybridMultilevel"/>
    <w:tmpl w:val="659812EE"/>
    <w:lvl w:ilvl="0" w:tplc="D7FA1350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0984067"/>
    <w:multiLevelType w:val="hybridMultilevel"/>
    <w:tmpl w:val="F5067B08"/>
    <w:lvl w:ilvl="0" w:tplc="7F5A01EC">
      <w:start w:val="1"/>
      <w:numFmt w:val="lowerLetter"/>
      <w:lvlText w:val="(%1)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131632927">
    <w:abstractNumId w:val="0"/>
  </w:num>
  <w:num w:numId="2" w16cid:durableId="1974482422">
    <w:abstractNumId w:val="2"/>
  </w:num>
  <w:num w:numId="3" w16cid:durableId="5023550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3UkvCeFTi7WxV3q7aL6wSb/70kXmoMUwXZfth4OloqrbkR0cd8Z7BoZhnuhkafJ2Kv+XlafAUGUI6QUNu+dWXg==" w:salt="G2yQXJs9g2enZ9iIu7HCvg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180"/>
    <w:rsid w:val="000A57CF"/>
    <w:rsid w:val="000F5FBC"/>
    <w:rsid w:val="00172956"/>
    <w:rsid w:val="002E319B"/>
    <w:rsid w:val="00336180"/>
    <w:rsid w:val="003711B2"/>
    <w:rsid w:val="00404BF3"/>
    <w:rsid w:val="00410F53"/>
    <w:rsid w:val="005451BE"/>
    <w:rsid w:val="00717151"/>
    <w:rsid w:val="00816C9E"/>
    <w:rsid w:val="00863335"/>
    <w:rsid w:val="00A05E88"/>
    <w:rsid w:val="00A236C6"/>
    <w:rsid w:val="00A25680"/>
    <w:rsid w:val="00A601E7"/>
    <w:rsid w:val="00AE3C79"/>
    <w:rsid w:val="00B17DAD"/>
    <w:rsid w:val="00B91289"/>
    <w:rsid w:val="00D62B5C"/>
    <w:rsid w:val="00D64313"/>
    <w:rsid w:val="00DF4CF5"/>
    <w:rsid w:val="00F8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8A6E0C"/>
  <w15:chartTrackingRefBased/>
  <w15:docId w15:val="{766ACA6A-EB6C-42F9-A87C-2B05CD81E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E3C79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FEText115">
    <w:name w:val="RFE Text 115"/>
    <w:basedOn w:val="Standard"/>
    <w:qFormat/>
    <w:rsid w:val="00AE3C79"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table" w:styleId="Tabellenraster">
    <w:name w:val="Table Grid"/>
    <w:basedOn w:val="NormaleTabelle"/>
    <w:uiPriority w:val="59"/>
    <w:rsid w:val="00AE3C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FEText115eingeschoben">
    <w:name w:val="RFE Text 115 eingeschoben"/>
    <w:basedOn w:val="RFEText115"/>
    <w:qFormat/>
    <w:rsid w:val="00AE3C79"/>
    <w:pPr>
      <w:ind w:left="567"/>
    </w:pPr>
  </w:style>
  <w:style w:type="paragraph" w:styleId="Kopfzeile">
    <w:name w:val="header"/>
    <w:basedOn w:val="Standard"/>
    <w:link w:val="KopfzeileZchn"/>
    <w:unhideWhenUsed/>
    <w:rsid w:val="003711B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711B2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3711B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711B2"/>
    <w:rPr>
      <w:rFonts w:ascii="Arial" w:eastAsia="Times New Roman" w:hAnsi="Arial" w:cs="Times New Roman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601E7"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601E7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A601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23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SE4_Vergabestelle_vertraulich\02_AOK-Bundesverband\2026\Studio\3%20Medientechnik\02%20Vergabeunterlagen\01_Mustervorlagen\xx%20Zusaetzliche%20Angaben.dotx" TargetMode="External"/></Relationships>
</file>

<file path=word/theme/theme1.xml><?xml version="1.0" encoding="utf-8"?>
<a:theme xmlns:a="http://schemas.openxmlformats.org/drawingml/2006/main" name="AOK-Design">
  <a:themeElements>
    <a:clrScheme name="Benutzerdefiniert 8">
      <a:dk1>
        <a:srgbClr val="000000"/>
      </a:dk1>
      <a:lt1>
        <a:srgbClr val="FFFFFF"/>
      </a:lt1>
      <a:dk2>
        <a:srgbClr val="17AB41"/>
      </a:dk2>
      <a:lt2>
        <a:srgbClr val="005E3F"/>
      </a:lt2>
      <a:accent1>
        <a:srgbClr val="005E3F"/>
      </a:accent1>
      <a:accent2>
        <a:srgbClr val="17AB41"/>
      </a:accent2>
      <a:accent3>
        <a:srgbClr val="60D26D"/>
      </a:accent3>
      <a:accent4>
        <a:srgbClr val="07983E"/>
      </a:accent4>
      <a:accent5>
        <a:srgbClr val="35BF50"/>
      </a:accent5>
      <a:accent6>
        <a:srgbClr val="98E692"/>
      </a:accent6>
      <a:hlink>
        <a:srgbClr val="005E3F"/>
      </a:hlink>
      <a:folHlink>
        <a:srgbClr val="18AB42"/>
      </a:folHlink>
    </a:clrScheme>
    <a:fontScheme name="AOK">
      <a:majorFont>
        <a:latin typeface="AOK Buenos Aires SemiBold"/>
        <a:ea typeface=""/>
        <a:cs typeface=""/>
      </a:majorFont>
      <a:minorFont>
        <a:latin typeface="AOK Buenos Aire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rot="0" spcFirstLastPara="0" vertOverflow="overflow" horzOverflow="overflow" vert="horz" wrap="square" lIns="108000" tIns="72000" rIns="108000" bIns="72000" numCol="1" spcCol="0" rtlCol="0" fromWordArt="0" anchor="t" anchorCtr="0" forceAA="0" compatLnSpc="1">
        <a:prstTxWarp prst="textNoShape">
          <a:avLst/>
        </a:prstTxWarp>
        <a:noAutofit/>
      </a:bodyPr>
      <a:lstStyle>
        <a:defPPr algn="l">
          <a:defRPr dirty="0" err="1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bg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defRPr dirty="0" smtClean="0"/>
        </a:defPPr>
      </a:lstStyle>
    </a:txDef>
  </a:objectDefaults>
  <a:extraClrSchemeLst/>
  <a:custClrLst>
    <a:custClr name="AOK Hellgrün">
      <a:srgbClr val="50EB5D"/>
    </a:custClr>
    <a:custClr name="Grau 8">
      <a:srgbClr val="40484D"/>
    </a:custClr>
    <a:custClr name="Grau 6">
      <a:srgbClr val="6D767C"/>
    </a:custClr>
    <a:custClr name="Akzentgelb">
      <a:srgbClr val="FFF133"/>
    </a:custClr>
    <a:custClr name="Akzentblau">
      <a:srgbClr val="83EAF2"/>
    </a:custClr>
    <a:custClr name="Interaktivgrün">
      <a:srgbClr val="91F54A"/>
    </a:custClr>
    <a:custClr name="Pastellgrün">
      <a:srgbClr val="EBFAE8"/>
    </a:custClr>
    <a:custClr name="Pastellblau">
      <a:srgbClr val="E8F4F2"/>
    </a:custClr>
    <a:custClr name="Sand">
      <a:srgbClr val="F8F5E3"/>
    </a:custClr>
    <a:custClr name="Fehler">
      <a:srgbClr val="EB0047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Grün 8">
      <a:srgbClr val="005E3F"/>
    </a:custClr>
    <a:custClr name="Grün 4">
      <a:srgbClr val="18AB42"/>
    </a:custClr>
    <a:custClr name="Gelb">
      <a:srgbClr val="F5D954"/>
    </a:custClr>
    <a:custClr name="Hellblau Schatten">
      <a:srgbClr val="52B0BF"/>
    </a:custClr>
    <a:custClr name="Indigo Schatten">
      <a:srgbClr val="0F3580"/>
    </a:custClr>
    <a:custClr name="Violett">
      <a:srgbClr val="8263B0"/>
    </a:custClr>
    <a:custClr name="Orange">
      <a:srgbClr val="FA8C4A"/>
    </a:custClr>
    <a:custClr name="Violett Schatten">
      <a:srgbClr val="613385"/>
    </a:custClr>
    <a:custClr name="Rot">
      <a:srgbClr val="FA545E"/>
    </a:custClr>
    <a:custClr name="Indigo">
      <a:srgbClr val="526FB0"/>
    </a:custClr>
    <a:custClr name="Limette">
      <a:srgbClr val="B8D94A"/>
    </a:custClr>
    <a:custClr name="Rot Schatten">
      <a:srgbClr val="C40D38"/>
    </a:custClr>
    <a:custClr name="Hellblau">
      <a:srgbClr val="94D4DB"/>
    </a:custClr>
    <a:custClr name="Orange Schatten">
      <a:srgbClr val="CC591F"/>
    </a:custClr>
    <a:custClr name="Limette Schatten">
      <a:srgbClr val="8FB824"/>
    </a:custClr>
  </a:custClrLst>
  <a:extLst>
    <a:ext uri="{05A4C25C-085E-4340-85A3-A5531E510DB2}">
      <thm15:themeFamily xmlns:thm15="http://schemas.microsoft.com/office/thememl/2012/main" name="AOK-Design" id="{2A458C41-12FF-470B-93BC-0058E555F3C0}" vid="{D5C59324-51C5-4D53-90A1-1AB4948464A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606CD-5F5B-492B-ACE9-4D2B57FD2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xx Zusaetzliche Angaben</Template>
  <TotalTime>0</TotalTime>
  <Pages>2</Pages>
  <Words>312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Schellschmidt, Carlotta</dc:creator>
  <cp:keywords/>
  <dc:description/>
  <cp:lastModifiedBy>Schellschmidt, Carlotta</cp:lastModifiedBy>
  <cp:revision>2</cp:revision>
  <dcterms:created xsi:type="dcterms:W3CDTF">2026-05-07T07:32:00Z</dcterms:created>
  <dcterms:modified xsi:type="dcterms:W3CDTF">2026-05-07T07:32:00Z</dcterms:modified>
</cp:coreProperties>
</file>